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EF0" w:rsidRDefault="00AC2EF0">
      <w:pPr>
        <w:spacing w:before="2" w:line="140" w:lineRule="exact"/>
        <w:rPr>
          <w:sz w:val="14"/>
          <w:szCs w:val="14"/>
        </w:rPr>
      </w:pPr>
      <w:bookmarkStart w:id="0" w:name="_GoBack"/>
      <w:bookmarkEnd w:id="0"/>
    </w:p>
    <w:p w:rsidR="00AC2EF0" w:rsidRDefault="00AC2EF0">
      <w:pPr>
        <w:spacing w:line="200" w:lineRule="exact"/>
        <w:sectPr w:rsidR="00AC2EF0">
          <w:headerReference w:type="default" r:id="rId7"/>
          <w:footerReference w:type="default" r:id="rId8"/>
          <w:pgSz w:w="11900" w:h="16840"/>
          <w:pgMar w:top="780" w:right="740" w:bottom="0" w:left="740" w:header="349" w:footer="151" w:gutter="0"/>
          <w:pgNumType w:start="1"/>
          <w:cols w:space="708"/>
        </w:sectPr>
      </w:pPr>
    </w:p>
    <w:p w:rsidR="00AC2EF0" w:rsidRPr="006A20BD" w:rsidRDefault="007D21C4">
      <w:pPr>
        <w:spacing w:before="37" w:line="250" w:lineRule="auto"/>
        <w:ind w:left="140" w:right="-31"/>
        <w:rPr>
          <w:rFonts w:ascii="Arial" w:eastAsia="Arial" w:hAnsi="Arial" w:cs="Arial"/>
          <w:sz w:val="18"/>
          <w:szCs w:val="18"/>
          <w:lang w:val="nl-NL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ge">
                  <wp:posOffset>513715</wp:posOffset>
                </wp:positionV>
                <wp:extent cx="6480175" cy="0"/>
                <wp:effectExtent l="6350" t="8890" r="9525" b="10160"/>
                <wp:wrapNone/>
                <wp:docPr id="345" name="Gro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0"/>
                          <a:chOff x="850" y="809"/>
                          <a:chExt cx="10205" cy="0"/>
                        </a:xfrm>
                      </wpg:grpSpPr>
                      <wps:wsp>
                        <wps:cNvPr id="346" name="Freeform 290"/>
                        <wps:cNvSpPr>
                          <a:spLocks/>
                        </wps:cNvSpPr>
                        <wps:spPr bwMode="auto">
                          <a:xfrm>
                            <a:off x="850" y="809"/>
                            <a:ext cx="10205" cy="0"/>
                          </a:xfrm>
                          <a:custGeom>
                            <a:avLst/>
                            <a:gdLst>
                              <a:gd name="T0" fmla="+- 0 850 850"/>
                              <a:gd name="T1" fmla="*/ T0 w 10205"/>
                              <a:gd name="T2" fmla="+- 0 11055 850"/>
                              <a:gd name="T3" fmla="*/ T2 w 10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5" y="0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040DC" id="Group 289" o:spid="_x0000_s1026" style="position:absolute;margin-left:42.5pt;margin-top:40.45pt;width:510.25pt;height:0;z-index:-251677696;mso-position-horizontal-relative:page;mso-position-vertical-relative:page" coordorigin="850,809" coordsize="102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">
                <v:shape id="Freeform 290" o:spid="_x0000_s1027" style="position:absolute;left:850;top:80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" path="m,l10205,e" filled="f" strokeweight=".85pt">
                  <v:path arrowok="t" o:connecttype="custom" o:connectlocs="0,0;10205,0" o:connectangles="0,0"/>
                </v:shape>
                <w10:wrap anchorx="page" anchory="page"/>
              </v:group>
            </w:pict>
          </mc:Fallback>
        </mc:AlternateContent>
      </w:r>
      <w:r w:rsidR="00187507" w:rsidRPr="006A20BD">
        <w:rPr>
          <w:rFonts w:ascii="Arial" w:eastAsia="Arial" w:hAnsi="Arial" w:cs="Arial"/>
          <w:sz w:val="18"/>
          <w:szCs w:val="18"/>
          <w:lang w:val="nl-NL"/>
        </w:rPr>
        <w:t>Subsidieprogramma / Subsidy programme</w:t>
      </w:r>
    </w:p>
    <w:p w:rsidR="00AC2EF0" w:rsidRPr="006A20BD" w:rsidRDefault="00187507">
      <w:pPr>
        <w:spacing w:before="37"/>
        <w:rPr>
          <w:rFonts w:ascii="Arial" w:eastAsia="Arial" w:hAnsi="Arial" w:cs="Arial"/>
          <w:lang w:val="nl-NL"/>
        </w:rPr>
        <w:sectPr w:rsidR="00AC2EF0" w:rsidRPr="006A20BD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2541" w:space="1282"/>
            <w:col w:w="6597"/>
          </w:cols>
        </w:sectPr>
      </w:pPr>
      <w:r w:rsidRPr="006A20BD">
        <w:rPr>
          <w:lang w:val="nl-NL"/>
        </w:rPr>
        <w:br w:type="column"/>
      </w:r>
      <w:r w:rsidRPr="006A20BD">
        <w:rPr>
          <w:rFonts w:ascii="Arial" w:eastAsia="Arial" w:hAnsi="Arial" w:cs="Arial"/>
          <w:lang w:val="nl-NL"/>
        </w:rPr>
        <w:t xml:space="preserve">:     </w:t>
      </w:r>
      <w:r w:rsidRPr="006A20BD">
        <w:rPr>
          <w:rFonts w:ascii="Arial" w:eastAsia="Arial" w:hAnsi="Arial" w:cs="Arial"/>
          <w:spacing w:val="23"/>
          <w:lang w:val="nl-NL"/>
        </w:rPr>
        <w:t xml:space="preserve"> </w:t>
      </w:r>
      <w:r w:rsidRPr="006A20BD">
        <w:rPr>
          <w:rFonts w:ascii="Arial" w:eastAsia="Arial" w:hAnsi="Arial" w:cs="Arial"/>
          <w:b/>
          <w:lang w:val="nl-NL"/>
        </w:rPr>
        <w:t>Programma</w:t>
      </w:r>
      <w:r w:rsidRPr="006A20BD">
        <w:rPr>
          <w:rFonts w:ascii="Arial" w:eastAsia="Arial" w:hAnsi="Arial" w:cs="Arial"/>
          <w:b/>
          <w:spacing w:val="-1"/>
          <w:lang w:val="nl-NL"/>
        </w:rPr>
        <w:t xml:space="preserve"> </w:t>
      </w:r>
      <w:r w:rsidRPr="006A20BD">
        <w:rPr>
          <w:rFonts w:ascii="Arial" w:eastAsia="Arial" w:hAnsi="Arial" w:cs="Arial"/>
          <w:b/>
          <w:lang w:val="nl-NL"/>
        </w:rPr>
        <w:t>naam</w:t>
      </w:r>
    </w:p>
    <w:p w:rsidR="00AC2EF0" w:rsidRPr="006A20BD" w:rsidRDefault="00187507">
      <w:pPr>
        <w:spacing w:before="83"/>
        <w:ind w:left="140" w:right="4621"/>
        <w:jc w:val="both"/>
        <w:rPr>
          <w:rFonts w:ascii="Arial" w:eastAsia="Arial" w:hAnsi="Arial" w:cs="Arial"/>
          <w:lang w:val="nl-NL"/>
        </w:rPr>
      </w:pP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>Projectnummer</w:t>
      </w:r>
      <w:r w:rsidRPr="006A20BD">
        <w:rPr>
          <w:rFonts w:ascii="Arial" w:eastAsia="Arial" w:hAnsi="Arial" w:cs="Arial"/>
          <w:spacing w:val="-1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 xml:space="preserve">/ Project number                    </w:t>
      </w:r>
      <w:r w:rsidRPr="006A20BD">
        <w:rPr>
          <w:rFonts w:ascii="Arial" w:eastAsia="Arial" w:hAnsi="Arial" w:cs="Arial"/>
          <w:spacing w:val="47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lang w:val="nl-NL"/>
        </w:rPr>
        <w:t xml:space="preserve">:     </w:t>
      </w:r>
      <w:r w:rsidRPr="006A20BD">
        <w:rPr>
          <w:rFonts w:ascii="Arial" w:eastAsia="Arial" w:hAnsi="Arial" w:cs="Arial"/>
          <w:spacing w:val="23"/>
          <w:lang w:val="nl-NL"/>
        </w:rPr>
        <w:t xml:space="preserve"> </w:t>
      </w:r>
      <w:r w:rsidRPr="006A20BD">
        <w:rPr>
          <w:rFonts w:ascii="Arial" w:eastAsia="Arial" w:hAnsi="Arial" w:cs="Arial"/>
          <w:b/>
          <w:lang w:val="nl-NL"/>
        </w:rPr>
        <w:t>00-00000-00-000</w:t>
      </w:r>
    </w:p>
    <w:p w:rsidR="00AC2EF0" w:rsidRPr="006A20BD" w:rsidRDefault="00187507">
      <w:pPr>
        <w:spacing w:before="23" w:line="320" w:lineRule="exact"/>
        <w:ind w:left="140" w:right="6506"/>
        <w:jc w:val="both"/>
        <w:rPr>
          <w:rFonts w:ascii="Arial" w:eastAsia="Arial" w:hAnsi="Arial" w:cs="Arial"/>
          <w:lang w:val="nl-NL"/>
        </w:rPr>
      </w:pP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 xml:space="preserve">Aanvrager / applicant                                      </w:t>
      </w:r>
      <w:r w:rsidRPr="006A20BD">
        <w:rPr>
          <w:rFonts w:ascii="Arial" w:eastAsia="Arial" w:hAnsi="Arial" w:cs="Arial"/>
          <w:spacing w:val="38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lang w:val="nl-NL"/>
        </w:rPr>
        <w:t xml:space="preserve">: </w:t>
      </w: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>Projecttitel</w:t>
      </w:r>
      <w:r w:rsidRPr="006A20BD">
        <w:rPr>
          <w:rFonts w:ascii="Arial" w:eastAsia="Arial" w:hAnsi="Arial" w:cs="Arial"/>
          <w:spacing w:val="-1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 xml:space="preserve">/ Project title                                   </w:t>
      </w:r>
      <w:r w:rsidRPr="006A20BD">
        <w:rPr>
          <w:rFonts w:ascii="Arial" w:eastAsia="Arial" w:hAnsi="Arial" w:cs="Arial"/>
          <w:spacing w:val="9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lang w:val="nl-NL"/>
        </w:rPr>
        <w:t xml:space="preserve">: </w:t>
      </w: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>Beoordelingscode</w:t>
      </w:r>
      <w:r w:rsidRPr="006A20BD">
        <w:rPr>
          <w:rFonts w:ascii="Arial" w:eastAsia="Arial" w:hAnsi="Arial" w:cs="Arial"/>
          <w:spacing w:val="-1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position w:val="2"/>
          <w:sz w:val="18"/>
          <w:szCs w:val="18"/>
          <w:lang w:val="nl-NL"/>
        </w:rPr>
        <w:t xml:space="preserve">/ Assessment code            </w:t>
      </w:r>
      <w:r w:rsidRPr="006A20BD">
        <w:rPr>
          <w:rFonts w:ascii="Arial" w:eastAsia="Arial" w:hAnsi="Arial" w:cs="Arial"/>
          <w:spacing w:val="25"/>
          <w:position w:val="2"/>
          <w:sz w:val="18"/>
          <w:szCs w:val="18"/>
          <w:lang w:val="nl-NL"/>
        </w:rPr>
        <w:t xml:space="preserve"> </w:t>
      </w:r>
      <w:r w:rsidRPr="006A20BD">
        <w:rPr>
          <w:rFonts w:ascii="Arial" w:eastAsia="Arial" w:hAnsi="Arial" w:cs="Arial"/>
          <w:lang w:val="nl-NL"/>
        </w:rPr>
        <w:t>:</w:t>
      </w:r>
    </w:p>
    <w:p w:rsidR="00AC2EF0" w:rsidRPr="006A20BD" w:rsidRDefault="00AC2EF0">
      <w:pPr>
        <w:spacing w:before="7" w:line="120" w:lineRule="exact"/>
        <w:rPr>
          <w:sz w:val="12"/>
          <w:szCs w:val="12"/>
          <w:lang w:val="nl-NL"/>
        </w:rPr>
      </w:pPr>
    </w:p>
    <w:p w:rsidR="00AC2EF0" w:rsidRPr="006A20BD" w:rsidRDefault="00AC2EF0">
      <w:pPr>
        <w:spacing w:line="200" w:lineRule="exact"/>
        <w:rPr>
          <w:lang w:val="nl-NL"/>
        </w:rPr>
      </w:pPr>
    </w:p>
    <w:p w:rsidR="00AC2EF0" w:rsidRPr="006A20BD" w:rsidRDefault="00AC2EF0">
      <w:pPr>
        <w:spacing w:line="200" w:lineRule="exact"/>
        <w:rPr>
          <w:lang w:val="nl-NL"/>
        </w:rPr>
        <w:sectPr w:rsidR="00AC2EF0" w:rsidRPr="006A20BD">
          <w:type w:val="continuous"/>
          <w:pgSz w:w="11900" w:h="16840"/>
          <w:pgMar w:top="780" w:right="740" w:bottom="0" w:left="740" w:header="708" w:footer="708" w:gutter="0"/>
          <w:cols w:space="708"/>
        </w:sectPr>
      </w:pPr>
    </w:p>
    <w:p w:rsidR="00AC2EF0" w:rsidRPr="006A20BD" w:rsidRDefault="00187507">
      <w:pPr>
        <w:spacing w:before="29"/>
        <w:ind w:left="110" w:right="-56"/>
        <w:rPr>
          <w:rFonts w:ascii="Arial" w:eastAsia="Arial" w:hAnsi="Arial" w:cs="Arial"/>
          <w:sz w:val="24"/>
          <w:szCs w:val="24"/>
          <w:lang w:val="nl-NL"/>
        </w:rPr>
      </w:pPr>
      <w:r w:rsidRPr="006A20BD">
        <w:rPr>
          <w:rFonts w:ascii="Arial" w:eastAsia="Arial" w:hAnsi="Arial" w:cs="Arial"/>
          <w:b/>
          <w:sz w:val="24"/>
          <w:szCs w:val="24"/>
          <w:lang w:val="nl-NL"/>
        </w:rPr>
        <w:t>1. Objective</w:t>
      </w:r>
      <w:r w:rsidRPr="006A20BD">
        <w:rPr>
          <w:rFonts w:ascii="Arial" w:eastAsia="Arial" w:hAnsi="Arial" w:cs="Arial"/>
          <w:b/>
          <w:spacing w:val="-1"/>
          <w:sz w:val="24"/>
          <w:szCs w:val="24"/>
          <w:lang w:val="nl-NL"/>
        </w:rPr>
        <w:t xml:space="preserve"> </w:t>
      </w:r>
      <w:r w:rsidRPr="006A20BD">
        <w:rPr>
          <w:rFonts w:ascii="Arial" w:eastAsia="Arial" w:hAnsi="Arial" w:cs="Arial"/>
          <w:b/>
          <w:sz w:val="24"/>
          <w:szCs w:val="24"/>
          <w:lang w:val="nl-NL"/>
        </w:rPr>
        <w:t>and problem</w:t>
      </w:r>
      <w:r w:rsidRPr="006A20BD">
        <w:rPr>
          <w:rFonts w:ascii="Arial" w:eastAsia="Arial" w:hAnsi="Arial" w:cs="Arial"/>
          <w:b/>
          <w:spacing w:val="-1"/>
          <w:sz w:val="24"/>
          <w:szCs w:val="24"/>
          <w:lang w:val="nl-NL"/>
        </w:rPr>
        <w:t xml:space="preserve"> </w:t>
      </w:r>
      <w:r w:rsidRPr="006A20BD">
        <w:rPr>
          <w:rFonts w:ascii="Arial" w:eastAsia="Arial" w:hAnsi="Arial" w:cs="Arial"/>
          <w:b/>
          <w:sz w:val="24"/>
          <w:szCs w:val="24"/>
          <w:lang w:val="nl-NL"/>
        </w:rPr>
        <w:t>definition</w:t>
      </w:r>
    </w:p>
    <w:p w:rsidR="00AC2EF0" w:rsidRPr="006A20BD" w:rsidRDefault="00187507">
      <w:pPr>
        <w:spacing w:before="11"/>
        <w:ind w:left="110"/>
        <w:rPr>
          <w:rFonts w:ascii="Arial" w:eastAsia="Arial" w:hAnsi="Arial" w:cs="Arial"/>
          <w:sz w:val="16"/>
          <w:szCs w:val="16"/>
          <w:lang w:val="nl-NL"/>
        </w:rPr>
      </w:pPr>
      <w:r w:rsidRPr="006A20BD">
        <w:rPr>
          <w:rFonts w:ascii="Arial" w:eastAsia="Arial" w:hAnsi="Arial" w:cs="Arial"/>
          <w:sz w:val="16"/>
          <w:szCs w:val="16"/>
          <w:lang w:val="nl-NL"/>
        </w:rPr>
        <w:t>Legenda:</w:t>
      </w:r>
    </w:p>
    <w:p w:rsidR="00AC2EF0" w:rsidRPr="006A20BD" w:rsidRDefault="00AC2EF0">
      <w:pPr>
        <w:spacing w:before="8" w:line="120" w:lineRule="exact"/>
        <w:rPr>
          <w:sz w:val="12"/>
          <w:szCs w:val="12"/>
          <w:lang w:val="nl-NL"/>
        </w:rPr>
      </w:pPr>
    </w:p>
    <w:p w:rsidR="00AC2EF0" w:rsidRPr="006A20BD" w:rsidRDefault="00187507">
      <w:pPr>
        <w:spacing w:line="220" w:lineRule="exact"/>
        <w:ind w:left="110"/>
        <w:rPr>
          <w:rFonts w:ascii="Arial" w:eastAsia="Arial" w:hAnsi="Arial" w:cs="Arial"/>
          <w:lang w:val="nl-NL"/>
        </w:rPr>
      </w:pPr>
      <w:r w:rsidRPr="006A20BD">
        <w:rPr>
          <w:rFonts w:ascii="Arial" w:eastAsia="Arial" w:hAnsi="Arial" w:cs="Arial"/>
          <w:b/>
          <w:position w:val="-1"/>
          <w:lang w:val="nl-NL"/>
        </w:rPr>
        <w:t xml:space="preserve">1.1  </w:t>
      </w:r>
      <w:r w:rsidRPr="006A20BD">
        <w:rPr>
          <w:rFonts w:ascii="Arial" w:eastAsia="Arial" w:hAnsi="Arial" w:cs="Arial"/>
          <w:b/>
          <w:spacing w:val="33"/>
          <w:position w:val="-1"/>
          <w:lang w:val="nl-NL"/>
        </w:rPr>
        <w:t xml:space="preserve"> </w:t>
      </w:r>
      <w:r w:rsidRPr="006A20BD">
        <w:rPr>
          <w:rFonts w:ascii="Arial" w:eastAsia="Arial" w:hAnsi="Arial" w:cs="Arial"/>
          <w:b/>
          <w:position w:val="-1"/>
          <w:lang w:val="nl-NL"/>
        </w:rPr>
        <w:t>Objective</w:t>
      </w:r>
      <w:r w:rsidRPr="006A20BD">
        <w:rPr>
          <w:rFonts w:ascii="Arial" w:eastAsia="Arial" w:hAnsi="Arial" w:cs="Arial"/>
          <w:b/>
          <w:spacing w:val="-1"/>
          <w:position w:val="-1"/>
          <w:lang w:val="nl-NL"/>
        </w:rPr>
        <w:t xml:space="preserve"> </w:t>
      </w:r>
      <w:r w:rsidRPr="006A20BD">
        <w:rPr>
          <w:rFonts w:ascii="Arial" w:eastAsia="Arial" w:hAnsi="Arial" w:cs="Arial"/>
          <w:b/>
          <w:position w:val="-1"/>
          <w:lang w:val="nl-NL"/>
        </w:rPr>
        <w:t>and problem</w:t>
      </w:r>
      <w:r w:rsidRPr="006A20BD">
        <w:rPr>
          <w:rFonts w:ascii="Arial" w:eastAsia="Arial" w:hAnsi="Arial" w:cs="Arial"/>
          <w:b/>
          <w:spacing w:val="-1"/>
          <w:position w:val="-1"/>
          <w:lang w:val="nl-NL"/>
        </w:rPr>
        <w:t xml:space="preserve"> </w:t>
      </w:r>
      <w:r w:rsidRPr="006A20BD">
        <w:rPr>
          <w:rFonts w:ascii="Arial" w:eastAsia="Arial" w:hAnsi="Arial" w:cs="Arial"/>
          <w:b/>
          <w:position w:val="-1"/>
          <w:lang w:val="nl-NL"/>
        </w:rPr>
        <w:t>definition</w:t>
      </w:r>
    </w:p>
    <w:p w:rsidR="00AC2EF0" w:rsidRPr="006A20BD" w:rsidRDefault="00187507">
      <w:pPr>
        <w:spacing w:line="200" w:lineRule="exact"/>
        <w:rPr>
          <w:lang w:val="nl-NL"/>
        </w:rPr>
      </w:pPr>
      <w:r w:rsidRPr="006A20BD">
        <w:rPr>
          <w:lang w:val="nl-NL"/>
        </w:rPr>
        <w:br w:type="column"/>
      </w:r>
    </w:p>
    <w:p w:rsidR="00AC2EF0" w:rsidRPr="006A20BD" w:rsidRDefault="00AC2EF0">
      <w:pPr>
        <w:spacing w:line="200" w:lineRule="exact"/>
        <w:rPr>
          <w:lang w:val="nl-NL"/>
        </w:rPr>
      </w:pPr>
    </w:p>
    <w:p w:rsidR="00AC2EF0" w:rsidRPr="006A20BD" w:rsidRDefault="00AC2EF0">
      <w:pPr>
        <w:spacing w:before="8" w:line="260" w:lineRule="exact"/>
        <w:rPr>
          <w:sz w:val="26"/>
          <w:szCs w:val="26"/>
          <w:lang w:val="nl-NL"/>
        </w:rPr>
      </w:pPr>
    </w:p>
    <w:p w:rsidR="00AC2EF0" w:rsidRPr="006A20BD" w:rsidRDefault="00187507">
      <w:pPr>
        <w:rPr>
          <w:rFonts w:ascii="Arial" w:eastAsia="Arial" w:hAnsi="Arial" w:cs="Arial"/>
          <w:sz w:val="16"/>
          <w:szCs w:val="16"/>
          <w:lang w:val="nl-NL"/>
        </w:rPr>
        <w:sectPr w:rsidR="00AC2EF0" w:rsidRPr="006A20BD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4109" w:space="5152"/>
            <w:col w:w="1159"/>
          </w:cols>
        </w:sectPr>
      </w:pPr>
      <w:r w:rsidRPr="006A20BD">
        <w:rPr>
          <w:rFonts w:ascii="Arial" w:eastAsia="Arial" w:hAnsi="Arial" w:cs="Arial"/>
          <w:color w:val="FFFFFF"/>
          <w:sz w:val="16"/>
          <w:szCs w:val="16"/>
          <w:lang w:val="nl-NL"/>
        </w:rPr>
        <w:t xml:space="preserve">+    </w:t>
      </w:r>
      <w:r w:rsidRPr="006A20BD">
        <w:rPr>
          <w:rFonts w:ascii="Arial" w:eastAsia="Arial" w:hAnsi="Arial" w:cs="Arial"/>
          <w:color w:val="FFFFFF"/>
          <w:spacing w:val="36"/>
          <w:sz w:val="16"/>
          <w:szCs w:val="16"/>
          <w:lang w:val="nl-NL"/>
        </w:rPr>
        <w:t xml:space="preserve"> </w:t>
      </w:r>
      <w:r w:rsidRPr="006A20BD">
        <w:rPr>
          <w:rFonts w:ascii="Arial" w:eastAsia="Arial" w:hAnsi="Arial" w:cs="Arial"/>
          <w:color w:val="FFFFFF"/>
          <w:sz w:val="16"/>
          <w:szCs w:val="16"/>
          <w:lang w:val="nl-NL"/>
        </w:rPr>
        <w:t xml:space="preserve">+/-     </w:t>
      </w:r>
      <w:r w:rsidRPr="006A20BD">
        <w:rPr>
          <w:rFonts w:ascii="Arial" w:eastAsia="Arial" w:hAnsi="Arial" w:cs="Arial"/>
          <w:color w:val="FFFFFF"/>
          <w:spacing w:val="12"/>
          <w:sz w:val="16"/>
          <w:szCs w:val="16"/>
          <w:lang w:val="nl-NL"/>
        </w:rPr>
        <w:t xml:space="preserve"> </w:t>
      </w:r>
      <w:r w:rsidRPr="006A20BD">
        <w:rPr>
          <w:rFonts w:ascii="Arial" w:eastAsia="Arial" w:hAnsi="Arial" w:cs="Arial"/>
          <w:color w:val="FFFFFF"/>
          <w:sz w:val="16"/>
          <w:szCs w:val="16"/>
          <w:lang w:val="nl-NL"/>
        </w:rPr>
        <w:t>-</w:t>
      </w:r>
    </w:p>
    <w:p w:rsidR="00AC2EF0" w:rsidRPr="006A20BD" w:rsidRDefault="00AC2EF0">
      <w:pPr>
        <w:spacing w:before="7" w:line="260" w:lineRule="exact"/>
        <w:rPr>
          <w:sz w:val="26"/>
          <w:szCs w:val="26"/>
          <w:lang w:val="nl-NL"/>
        </w:rPr>
      </w:pPr>
    </w:p>
    <w:p w:rsidR="00AC2EF0" w:rsidRDefault="00187507">
      <w:pPr>
        <w:spacing w:before="34"/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Consider: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how clear and specific is the objective?;</w:t>
      </w:r>
    </w:p>
    <w:p w:rsidR="00AC2EF0" w:rsidRDefault="00187507">
      <w:pPr>
        <w:spacing w:before="10" w:line="484" w:lineRule="auto"/>
        <w:ind w:left="110" w:right="209" w:firstLine="57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how clear and verifiable are the problem definition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 hypothesis and is it consistent with the objective?; Please indicate the strong and weak(er) points.</w:t>
      </w:r>
    </w:p>
    <w:p w:rsidR="00AC2EF0" w:rsidRDefault="00AC2EF0">
      <w:pPr>
        <w:spacing w:before="7" w:line="100" w:lineRule="exact"/>
        <w:rPr>
          <w:sz w:val="10"/>
          <w:szCs w:val="10"/>
        </w:rPr>
      </w:pPr>
    </w:p>
    <w:p w:rsidR="00AC2EF0" w:rsidRDefault="007D21C4" w:rsidP="006A20BD">
      <w:pPr>
        <w:spacing w:line="250" w:lineRule="auto"/>
        <w:ind w:left="110" w:right="277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5080</wp:posOffset>
                </wp:positionV>
                <wp:extent cx="6480175" cy="247015"/>
                <wp:effectExtent l="9525" t="8255" r="6350" b="11430"/>
                <wp:wrapNone/>
                <wp:docPr id="344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1" o:spid="_x0000_s1026" type="#_x0000_t202" style="position:absolute;left:0;text-align:left;margin-left:5.5pt;margin-top:.4pt;width:510.25pt;height:19.4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">
                <v:textbox style="mso-fit-shape-to-text:t">
                  <w:txbxContent>
                    <w:p w:rsidR="00015EDE" w:rsidRPr="00F83E05" w:rsidRDefault="00015EDE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532765</wp:posOffset>
                </wp:positionH>
                <wp:positionV relativeFrom="paragraph">
                  <wp:posOffset>-1312545</wp:posOffset>
                </wp:positionV>
                <wp:extent cx="6494145" cy="2689225"/>
                <wp:effectExtent l="8890" t="0" r="2540" b="0"/>
                <wp:wrapNone/>
                <wp:docPr id="327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2689225"/>
                          <a:chOff x="839" y="-2067"/>
                          <a:chExt cx="10227" cy="4235"/>
                        </a:xfrm>
                      </wpg:grpSpPr>
                      <wpg:grpSp>
                        <wpg:cNvPr id="328" name="Group 273"/>
                        <wpg:cNvGrpSpPr>
                          <a:grpSpLocks/>
                        </wpg:cNvGrpSpPr>
                        <wpg:grpSpPr bwMode="auto">
                          <a:xfrm>
                            <a:off x="850" y="-2057"/>
                            <a:ext cx="10205" cy="547"/>
                            <a:chOff x="850" y="-2057"/>
                            <a:chExt cx="10205" cy="547"/>
                          </a:xfrm>
                        </wpg:grpSpPr>
                        <wps:wsp>
                          <wps:cNvPr id="329" name="Freeform 288"/>
                          <wps:cNvSpPr>
                            <a:spLocks/>
                          </wps:cNvSpPr>
                          <wps:spPr bwMode="auto">
                            <a:xfrm>
                              <a:off x="850" y="-2057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1510 -2057"/>
                                <a:gd name="T3" fmla="*/ -1510 h 547"/>
                                <a:gd name="T4" fmla="+- 0 11055 850"/>
                                <a:gd name="T5" fmla="*/ T4 w 10205"/>
                                <a:gd name="T6" fmla="+- 0 -1510 -2057"/>
                                <a:gd name="T7" fmla="*/ -1510 h 547"/>
                                <a:gd name="T8" fmla="+- 0 11055 850"/>
                                <a:gd name="T9" fmla="*/ T8 w 10205"/>
                                <a:gd name="T10" fmla="+- 0 -2057 -2057"/>
                                <a:gd name="T11" fmla="*/ -2057 h 547"/>
                                <a:gd name="T12" fmla="+- 0 850 850"/>
                                <a:gd name="T13" fmla="*/ T12 w 10205"/>
                                <a:gd name="T14" fmla="+- 0 -2057 -2057"/>
                                <a:gd name="T15" fmla="*/ -2057 h 547"/>
                                <a:gd name="T16" fmla="+- 0 850 850"/>
                                <a:gd name="T17" fmla="*/ T16 w 10205"/>
                                <a:gd name="T18" fmla="+- 0 -1510 -2057"/>
                                <a:gd name="T19" fmla="*/ -1510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0" name="Group 274"/>
                          <wpg:cNvGrpSpPr>
                            <a:grpSpLocks/>
                          </wpg:cNvGrpSpPr>
                          <wpg:grpSpPr bwMode="auto">
                            <a:xfrm>
                              <a:off x="850" y="-2047"/>
                              <a:ext cx="10205" cy="0"/>
                              <a:chOff x="850" y="-2047"/>
                              <a:chExt cx="10205" cy="0"/>
                            </a:xfrm>
                          </wpg:grpSpPr>
                          <wps:wsp>
                            <wps:cNvPr id="331" name="Freeform 287"/>
                            <wps:cNvSpPr>
                              <a:spLocks/>
                            </wps:cNvSpPr>
                            <wps:spPr bwMode="auto">
                              <a:xfrm>
                                <a:off x="850" y="-2047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32" name="Group 2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-2"/>
                                <a:ext cx="0" cy="2160"/>
                                <a:chOff x="850" y="-2"/>
                                <a:chExt cx="0" cy="2160"/>
                              </a:xfrm>
                            </wpg:grpSpPr>
                            <wps:wsp>
                              <wps:cNvPr id="333" name="Freeform 2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-2"/>
                                  <a:ext cx="0" cy="2160"/>
                                </a:xfrm>
                                <a:custGeom>
                                  <a:avLst/>
                                  <a:gdLst>
                                    <a:gd name="T0" fmla="+- 0 2158 -2"/>
                                    <a:gd name="T1" fmla="*/ 2158 h 2160"/>
                                    <a:gd name="T2" fmla="+- 0 -2 -2"/>
                                    <a:gd name="T3" fmla="*/ -2 h 2160"/>
                                    <a:gd name="T4" fmla="+- 0 2158 -2"/>
                                    <a:gd name="T5" fmla="*/ 2158 h 2160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  <a:cxn ang="0">
                                      <a:pos x="0" y="T5"/>
                                    </a:cxn>
                                  </a:cxnLst>
                                  <a:rect l="0" t="0" r="r" b="b"/>
                                  <a:pathLst>
                                    <a:path h="2160">
                                      <a:moveTo>
                                        <a:pt x="0" y="216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34" name="Group 2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0" y="-1510"/>
                                  <a:ext cx="10205" cy="1508"/>
                                  <a:chOff x="850" y="-1510"/>
                                  <a:chExt cx="10205" cy="1508"/>
                                </a:xfrm>
                              </wpg:grpSpPr>
                              <wps:wsp>
                                <wps:cNvPr id="335" name="Freeform 2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0" y="-1510"/>
                                    <a:ext cx="10205" cy="1508"/>
                                  </a:xfrm>
                                  <a:custGeom>
                                    <a:avLst/>
                                    <a:gdLst>
                                      <a:gd name="T0" fmla="+- 0 850 850"/>
                                      <a:gd name="T1" fmla="*/ T0 w 10205"/>
                                      <a:gd name="T2" fmla="+- 0 -2 -1510"/>
                                      <a:gd name="T3" fmla="*/ -2 h 1508"/>
                                      <a:gd name="T4" fmla="+- 0 11055 850"/>
                                      <a:gd name="T5" fmla="*/ T4 w 10205"/>
                                      <a:gd name="T6" fmla="+- 0 -2 -1510"/>
                                      <a:gd name="T7" fmla="*/ -2 h 1508"/>
                                      <a:gd name="T8" fmla="+- 0 11055 850"/>
                                      <a:gd name="T9" fmla="*/ T8 w 10205"/>
                                      <a:gd name="T10" fmla="+- 0 -1510 -1510"/>
                                      <a:gd name="T11" fmla="*/ -1510 h 1508"/>
                                      <a:gd name="T12" fmla="+- 0 850 850"/>
                                      <a:gd name="T13" fmla="*/ T12 w 10205"/>
                                      <a:gd name="T14" fmla="+- 0 -1510 -1510"/>
                                      <a:gd name="T15" fmla="*/ -1510 h 1508"/>
                                      <a:gd name="T16" fmla="+- 0 850 850"/>
                                      <a:gd name="T17" fmla="*/ T16 w 10205"/>
                                      <a:gd name="T18" fmla="+- 0 -2 -1510"/>
                                      <a:gd name="T19" fmla="*/ -2 h 150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205" h="1508">
                                        <a:moveTo>
                                          <a:pt x="0" y="1508"/>
                                        </a:moveTo>
                                        <a:lnTo>
                                          <a:pt x="10205" y="1508"/>
                                        </a:lnTo>
                                        <a:lnTo>
                                          <a:pt x="1020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5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0F0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36" name="Group 27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2037"/>
                                    <a:ext cx="1215" cy="527"/>
                                    <a:chOff x="9840" y="-2037"/>
                                    <a:chExt cx="1215" cy="527"/>
                                  </a:xfrm>
                                </wpg:grpSpPr>
                                <wps:wsp>
                                  <wps:cNvPr id="337" name="Freeform 28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2037"/>
                                      <a:ext cx="1215" cy="527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1215"/>
                                        <a:gd name="T2" fmla="+- 0 -1510 -2037"/>
                                        <a:gd name="T3" fmla="*/ -1510 h 527"/>
                                        <a:gd name="T4" fmla="+- 0 11055 9840"/>
                                        <a:gd name="T5" fmla="*/ T4 w 1215"/>
                                        <a:gd name="T6" fmla="+- 0 -1510 -2037"/>
                                        <a:gd name="T7" fmla="*/ -1510 h 527"/>
                                        <a:gd name="T8" fmla="+- 0 11055 9840"/>
                                        <a:gd name="T9" fmla="*/ T8 w 1215"/>
                                        <a:gd name="T10" fmla="+- 0 -2037 -2037"/>
                                        <a:gd name="T11" fmla="*/ -2037 h 527"/>
                                        <a:gd name="T12" fmla="+- 0 9840 9840"/>
                                        <a:gd name="T13" fmla="*/ T12 w 1215"/>
                                        <a:gd name="T14" fmla="+- 0 -2037 -2037"/>
                                        <a:gd name="T15" fmla="*/ -2037 h 527"/>
                                        <a:gd name="T16" fmla="+- 0 9840 9840"/>
                                        <a:gd name="T17" fmla="*/ T16 w 1215"/>
                                        <a:gd name="T18" fmla="+- 0 -1510 -2037"/>
                                        <a:gd name="T19" fmla="*/ -1510 h 527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15" h="527">
                                          <a:moveTo>
                                            <a:pt x="0" y="527"/>
                                          </a:moveTo>
                                          <a:lnTo>
                                            <a:pt x="1215" y="527"/>
                                          </a:lnTo>
                                          <a:lnTo>
                                            <a:pt x="12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52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38" name="Group 27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840" y="-2037"/>
                                      <a:ext cx="415" cy="271"/>
                                      <a:chOff x="9840" y="-2037"/>
                                      <a:chExt cx="415" cy="271"/>
                                    </a:xfrm>
                                  </wpg:grpSpPr>
                                  <wps:wsp>
                                    <wps:cNvPr id="339" name="Freeform 28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40" y="-2037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9840 9840"/>
                                          <a:gd name="T1" fmla="*/ T0 w 415"/>
                                          <a:gd name="T2" fmla="+- 0 -1766 -2037"/>
                                          <a:gd name="T3" fmla="*/ -1766 h 271"/>
                                          <a:gd name="T4" fmla="+- 0 10255 9840"/>
                                          <a:gd name="T5" fmla="*/ T4 w 415"/>
                                          <a:gd name="T6" fmla="+- 0 -1766 -2037"/>
                                          <a:gd name="T7" fmla="*/ -1766 h 271"/>
                                          <a:gd name="T8" fmla="+- 0 10255 9840"/>
                                          <a:gd name="T9" fmla="*/ T8 w 415"/>
                                          <a:gd name="T10" fmla="+- 0 -2037 -2037"/>
                                          <a:gd name="T11" fmla="*/ -2037 h 271"/>
                                          <a:gd name="T12" fmla="+- 0 9840 9840"/>
                                          <a:gd name="T13" fmla="*/ T12 w 415"/>
                                          <a:gd name="T14" fmla="+- 0 -2037 -2037"/>
                                          <a:gd name="T15" fmla="*/ -2037 h 271"/>
                                          <a:gd name="T16" fmla="+- 0 9840 9840"/>
                                          <a:gd name="T17" fmla="*/ T16 w 415"/>
                                          <a:gd name="T18" fmla="+- 0 -1766 -2037"/>
                                          <a:gd name="T19" fmla="*/ -1766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40" name="Group 27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240" y="-2037"/>
                                        <a:ext cx="415" cy="271"/>
                                        <a:chOff x="10240" y="-2037"/>
                                        <a:chExt cx="415" cy="271"/>
                                      </a:xfrm>
                                    </wpg:grpSpPr>
                                    <wps:wsp>
                                      <wps:cNvPr id="341" name="Freeform 28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40" y="-2037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40 10240"/>
                                            <a:gd name="T1" fmla="*/ T0 w 415"/>
                                            <a:gd name="T2" fmla="+- 0 -1766 -2037"/>
                                            <a:gd name="T3" fmla="*/ -1766 h 271"/>
                                            <a:gd name="T4" fmla="+- 0 10655 10240"/>
                                            <a:gd name="T5" fmla="*/ T4 w 415"/>
                                            <a:gd name="T6" fmla="+- 0 -1766 -2037"/>
                                            <a:gd name="T7" fmla="*/ -1766 h 271"/>
                                            <a:gd name="T8" fmla="+- 0 10655 10240"/>
                                            <a:gd name="T9" fmla="*/ T8 w 415"/>
                                            <a:gd name="T10" fmla="+- 0 -2037 -2037"/>
                                            <a:gd name="T11" fmla="*/ -2037 h 271"/>
                                            <a:gd name="T12" fmla="+- 0 10240 10240"/>
                                            <a:gd name="T13" fmla="*/ T12 w 415"/>
                                            <a:gd name="T14" fmla="+- 0 -2037 -2037"/>
                                            <a:gd name="T15" fmla="*/ -2037 h 271"/>
                                            <a:gd name="T16" fmla="+- 0 10240 10240"/>
                                            <a:gd name="T17" fmla="*/ T16 w 415"/>
                                            <a:gd name="T18" fmla="+- 0 -1766 -2037"/>
                                            <a:gd name="T19" fmla="*/ -1766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342" name="Group 28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0" y="-2037"/>
                                          <a:ext cx="415" cy="271"/>
                                          <a:chOff x="10640" y="-2037"/>
                                          <a:chExt cx="415" cy="271"/>
                                        </a:xfrm>
                                      </wpg:grpSpPr>
                                      <wps:wsp>
                                        <wps:cNvPr id="343" name="Freeform 281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640" y="-2037"/>
                                            <a:ext cx="415" cy="27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0640 10640"/>
                                              <a:gd name="T1" fmla="*/ T0 w 415"/>
                                              <a:gd name="T2" fmla="+- 0 -1766 -2037"/>
                                              <a:gd name="T3" fmla="*/ -1766 h 271"/>
                                              <a:gd name="T4" fmla="+- 0 11055 10640"/>
                                              <a:gd name="T5" fmla="*/ T4 w 415"/>
                                              <a:gd name="T6" fmla="+- 0 -1766 -2037"/>
                                              <a:gd name="T7" fmla="*/ -1766 h 271"/>
                                              <a:gd name="T8" fmla="+- 0 11055 10640"/>
                                              <a:gd name="T9" fmla="*/ T8 w 415"/>
                                              <a:gd name="T10" fmla="+- 0 -2037 -2037"/>
                                              <a:gd name="T11" fmla="*/ -2037 h 271"/>
                                              <a:gd name="T12" fmla="+- 0 10640 10640"/>
                                              <a:gd name="T13" fmla="*/ T12 w 415"/>
                                              <a:gd name="T14" fmla="+- 0 -2037 -2037"/>
                                              <a:gd name="T15" fmla="*/ -2037 h 271"/>
                                              <a:gd name="T16" fmla="+- 0 10640 10640"/>
                                              <a:gd name="T17" fmla="*/ T16 w 415"/>
                                              <a:gd name="T18" fmla="+- 0 -1766 -2037"/>
                                              <a:gd name="T19" fmla="*/ -1766 h 27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415" h="271">
                                                <a:moveTo>
                                                  <a:pt x="0" y="271"/>
                                                </a:move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5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27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617F2B" id="Group 272" o:spid="_x0000_s1026" style="position:absolute;margin-left:41.95pt;margin-top:-103.35pt;width:511.35pt;height:211.75pt;z-index:-251703296;mso-position-horizontal-relative:page" coordorigin="839,-2067" coordsize="10227,4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">
                <v:group id="Group 273" o:spid="_x0000_s1027" style="position:absolute;left:850;top:-2057;width:10205;height:547" coordorigin="850,-2057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<v:shape id="Freeform 288" o:spid="_x0000_s1028" style="position:absolute;left:850;top:-2057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" path="m,547r10205,l10205,,,,,547xe" fillcolor="#f0f0f0" stroked="f">
                    <v:path arrowok="t" o:connecttype="custom" o:connectlocs="0,-1510;10205,-1510;10205,-2057;0,-2057;0,-1510" o:connectangles="0,0,0,0,0"/>
                  </v:shape>
                  <v:group id="Group 274" o:spid="_x0000_s1029" style="position:absolute;left:850;top:-2047;width:10205;height:0" coordorigin="850,-2047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<v:shape id="Freeform 287" o:spid="_x0000_s1030" style="position:absolute;left:850;top:-2047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" path="m,l10205,e" filled="f" strokeweight="1.1pt">
                      <v:path arrowok="t" o:connecttype="custom" o:connectlocs="0,0;10205,0" o:connectangles="0,0"/>
                    </v:shape>
                    <v:group id="Group 275" o:spid="_x0000_s1031" style="position:absolute;left:850;top:-2;width:0;height:2160" coordorigin="850,-2" coordsize="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    <v:shape id="Freeform 286" o:spid="_x0000_s1032" style="position:absolute;left:850;top:-2;width:0;height:2160;visibility:visible;mso-wrap-style:square;v-text-anchor:top" coordsize="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" path="m,2160l,,,2160xe" fillcolor="#f0f0f0" stroked="f">
                        <v:path arrowok="t" o:connecttype="custom" o:connectlocs="0,2158;0,-2;0,2158" o:connectangles="0,0,0"/>
                      </v:shape>
                      <v:group id="Group 276" o:spid="_x0000_s1033" style="position:absolute;left:850;top:-1510;width:10205;height:1508" coordorigin="850,-1510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      <v:shape id="Freeform 285" o:spid="_x0000_s1034" style="position:absolute;left:850;top:-1510;width:10205;height:1508;visibility:visible;mso-wrap-style:square;v-text-anchor:top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" path="m,1508r10205,l10205,,,,,1508xe" fillcolor="#f0f0f0" stroked="f">
                          <v:path arrowok="t" o:connecttype="custom" o:connectlocs="0,-2;10205,-2;10205,-1510;0,-1510;0,-2" o:connectangles="0,0,0,0,0"/>
                        </v:shape>
                        <v:group id="Group 277" o:spid="_x0000_s1035" style="position:absolute;left:9840;top:-2037;width:1215;height:527" coordorigin="9840,-2037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          <v:shape id="Freeform 284" o:spid="_x0000_s1036" style="position:absolute;left:9840;top:-2037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" path="m,527r1215,l1215,,,,,527xe" stroked="f">
                            <v:path arrowok="t" o:connecttype="custom" o:connectlocs="0,-1510;1215,-1510;1215,-2037;0,-2037;0,-1510" o:connectangles="0,0,0,0,0"/>
                          </v:shape>
                          <v:group id="Group 278" o:spid="_x0000_s1037" style="position:absolute;left:9840;top:-2037;width:415;height:271" coordorigin="9840,-203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        <v:shape id="Freeform 283" o:spid="_x0000_s1038" style="position:absolute;left:9840;top:-203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" path="m,271r415,l415,,,,,271xe" fillcolor="black" stroked="f">
                              <v:path arrowok="t" o:connecttype="custom" o:connectlocs="0,-1766;415,-1766;415,-2037;0,-2037;0,-1766" o:connectangles="0,0,0,0,0"/>
                            </v:shape>
                            <v:group id="Group 279" o:spid="_x0000_s1039" style="position:absolute;left:10240;top:-2037;width:415;height:271" coordorigin="10240,-203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        <v:shape id="Freeform 282" o:spid="_x0000_s1040" style="position:absolute;left:10240;top:-203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" path="m,271r415,l415,,,,,271xe" fillcolor="black" stroked="f">
                                <v:path arrowok="t" o:connecttype="custom" o:connectlocs="0,-1766;415,-1766;415,-2037;0,-2037;0,-1766" o:connectangles="0,0,0,0,0"/>
                              </v:shape>
                              <v:group id="Group 280" o:spid="_x0000_s1041" style="position:absolute;left:10640;top:-2037;width:415;height:271" coordorigin="10640,-203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              <v:shape id="Freeform 281" o:spid="_x0000_s1042" style="position:absolute;left:10640;top:-203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" path="m,271r415,l415,,,,,271xe" fillcolor="black" stroked="f">
                                  <v:path arrowok="t" o:connecttype="custom" o:connectlocs="0,-1766;415,-1766;415,-2037;0,-2037;0,-1766" o:connectangles="0,0,0,0,0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</w:p>
    <w:p w:rsidR="00AC2EF0" w:rsidRDefault="00AC2EF0">
      <w:pPr>
        <w:spacing w:line="200" w:lineRule="exact"/>
      </w:pPr>
    </w:p>
    <w:p w:rsidR="00AC2EF0" w:rsidRDefault="00AC2EF0">
      <w:pPr>
        <w:spacing w:before="11" w:line="240" w:lineRule="exact"/>
        <w:rPr>
          <w:sz w:val="24"/>
          <w:szCs w:val="24"/>
        </w:rPr>
        <w:sectPr w:rsidR="00AC2EF0">
          <w:type w:val="continuous"/>
          <w:pgSz w:w="11900" w:h="16840"/>
          <w:pgMar w:top="780" w:right="740" w:bottom="0" w:left="740" w:header="708" w:footer="708" w:gutter="0"/>
          <w:cols w:space="708"/>
        </w:sectPr>
      </w:pPr>
    </w:p>
    <w:p w:rsidR="00AC2EF0" w:rsidRDefault="00187507">
      <w:pPr>
        <w:spacing w:before="29"/>
        <w:ind w:lef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2. Strategy</w:t>
      </w:r>
    </w:p>
    <w:p w:rsidR="006A20BD" w:rsidRDefault="006A20BD">
      <w:pPr>
        <w:spacing w:before="11"/>
        <w:ind w:left="110"/>
        <w:rPr>
          <w:rFonts w:ascii="Arial" w:eastAsia="Arial" w:hAnsi="Arial" w:cs="Arial"/>
          <w:sz w:val="16"/>
          <w:szCs w:val="16"/>
        </w:rPr>
      </w:pPr>
    </w:p>
    <w:p w:rsidR="00941848" w:rsidRDefault="00187507" w:rsidP="00941848">
      <w:pPr>
        <w:spacing w:before="1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Legenda:</w:t>
      </w:r>
    </w:p>
    <w:p w:rsidR="00941848" w:rsidRPr="00941848" w:rsidRDefault="00941848" w:rsidP="00941848">
      <w:pPr>
        <w:spacing w:line="220" w:lineRule="exact"/>
        <w:ind w:left="110" w:right="-50"/>
        <w:rPr>
          <w:rFonts w:ascii="Arial" w:eastAsia="Arial" w:hAnsi="Arial" w:cs="Arial"/>
        </w:rPr>
      </w:pPr>
      <w:r>
        <w:br w:type="column"/>
      </w:r>
    </w:p>
    <w:p w:rsidR="00941848" w:rsidRDefault="00941848" w:rsidP="00941848">
      <w:pPr>
        <w:rPr>
          <w:rFonts w:ascii="Arial" w:eastAsia="Arial" w:hAnsi="Arial" w:cs="Arial"/>
          <w:sz w:val="16"/>
          <w:szCs w:val="16"/>
        </w:rPr>
        <w:sectPr w:rsidR="00941848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3211" w:space="6050"/>
            <w:col w:w="115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C342A5" w:rsidRDefault="007D21C4">
      <w:pPr>
        <w:spacing w:line="220" w:lineRule="exact"/>
        <w:ind w:left="110" w:right="-50"/>
        <w:rPr>
          <w:rFonts w:ascii="Arial" w:eastAsia="Arial" w:hAnsi="Arial" w:cs="Arial"/>
          <w:b/>
          <w:position w:val="-1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4208" behindDoc="1" locked="0" layoutInCell="1" allowOverlap="1">
                <wp:simplePos x="0" y="0"/>
                <wp:positionH relativeFrom="page">
                  <wp:posOffset>361315</wp:posOffset>
                </wp:positionH>
                <wp:positionV relativeFrom="paragraph">
                  <wp:posOffset>83820</wp:posOffset>
                </wp:positionV>
                <wp:extent cx="6572885" cy="3355340"/>
                <wp:effectExtent l="8890" t="1905" r="0" b="0"/>
                <wp:wrapNone/>
                <wp:docPr id="310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885" cy="3355340"/>
                          <a:chOff x="839" y="-1509"/>
                          <a:chExt cx="10227" cy="4715"/>
                        </a:xfrm>
                      </wpg:grpSpPr>
                      <wpg:grpSp>
                        <wpg:cNvPr id="311" name="Group 256"/>
                        <wpg:cNvGrpSpPr>
                          <a:grpSpLocks/>
                        </wpg:cNvGrpSpPr>
                        <wpg:grpSpPr bwMode="auto">
                          <a:xfrm>
                            <a:off x="850" y="-1499"/>
                            <a:ext cx="10205" cy="547"/>
                            <a:chOff x="850" y="-1499"/>
                            <a:chExt cx="10205" cy="547"/>
                          </a:xfrm>
                        </wpg:grpSpPr>
                        <wps:wsp>
                          <wps:cNvPr id="312" name="Freeform 271"/>
                          <wps:cNvSpPr>
                            <a:spLocks/>
                          </wps:cNvSpPr>
                          <wps:spPr bwMode="auto">
                            <a:xfrm>
                              <a:off x="850" y="-1499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952 -1499"/>
                                <a:gd name="T3" fmla="*/ -952 h 547"/>
                                <a:gd name="T4" fmla="+- 0 11055 850"/>
                                <a:gd name="T5" fmla="*/ T4 w 10205"/>
                                <a:gd name="T6" fmla="+- 0 -952 -1499"/>
                                <a:gd name="T7" fmla="*/ -952 h 547"/>
                                <a:gd name="T8" fmla="+- 0 11055 850"/>
                                <a:gd name="T9" fmla="*/ T8 w 10205"/>
                                <a:gd name="T10" fmla="+- 0 -1499 -1499"/>
                                <a:gd name="T11" fmla="*/ -1499 h 547"/>
                                <a:gd name="T12" fmla="+- 0 850 850"/>
                                <a:gd name="T13" fmla="*/ T12 w 10205"/>
                                <a:gd name="T14" fmla="+- 0 -1499 -1499"/>
                                <a:gd name="T15" fmla="*/ -1499 h 547"/>
                                <a:gd name="T16" fmla="+- 0 850 850"/>
                                <a:gd name="T17" fmla="*/ T16 w 10205"/>
                                <a:gd name="T18" fmla="+- 0 -952 -1499"/>
                                <a:gd name="T19" fmla="*/ -952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3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850" y="-1489"/>
                              <a:ext cx="10205" cy="0"/>
                              <a:chOff x="850" y="-1489"/>
                              <a:chExt cx="10205" cy="0"/>
                            </a:xfrm>
                          </wpg:grpSpPr>
                          <wps:wsp>
                            <wps:cNvPr id="314" name="Freeform 270"/>
                            <wps:cNvSpPr>
                              <a:spLocks/>
                            </wps:cNvSpPr>
                            <wps:spPr bwMode="auto">
                              <a:xfrm>
                                <a:off x="850" y="-1489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15" name="Group 2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1036"/>
                                <a:ext cx="0" cy="2160"/>
                                <a:chOff x="850" y="1036"/>
                                <a:chExt cx="0" cy="2160"/>
                              </a:xfrm>
                            </wpg:grpSpPr>
                            <wps:wsp>
                              <wps:cNvPr id="316" name="Freeform 2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1036"/>
                                  <a:ext cx="0" cy="2160"/>
                                </a:xfrm>
                                <a:custGeom>
                                  <a:avLst/>
                                  <a:gdLst>
                                    <a:gd name="T0" fmla="+- 0 3196 1036"/>
                                    <a:gd name="T1" fmla="*/ 3196 h 2160"/>
                                    <a:gd name="T2" fmla="+- 0 1036 1036"/>
                                    <a:gd name="T3" fmla="*/ 1036 h 2160"/>
                                    <a:gd name="T4" fmla="+- 0 3196 1036"/>
                                    <a:gd name="T5" fmla="*/ 3196 h 2160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  <a:cxn ang="0">
                                      <a:pos x="0" y="T5"/>
                                    </a:cxn>
                                  </a:cxnLst>
                                  <a:rect l="0" t="0" r="r" b="b"/>
                                  <a:pathLst>
                                    <a:path h="2160">
                                      <a:moveTo>
                                        <a:pt x="0" y="216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17" name="Group 2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0" y="-952"/>
                                  <a:ext cx="10205" cy="1988"/>
                                  <a:chOff x="850" y="-952"/>
                                  <a:chExt cx="10205" cy="1988"/>
                                </a:xfrm>
                              </wpg:grpSpPr>
                              <wps:wsp>
                                <wps:cNvPr id="318" name="Freeform 2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0" y="-952"/>
                                    <a:ext cx="10205" cy="1988"/>
                                  </a:xfrm>
                                  <a:custGeom>
                                    <a:avLst/>
                                    <a:gdLst>
                                      <a:gd name="T0" fmla="+- 0 850 850"/>
                                      <a:gd name="T1" fmla="*/ T0 w 10205"/>
                                      <a:gd name="T2" fmla="+- 0 1036 -952"/>
                                      <a:gd name="T3" fmla="*/ 1036 h 1988"/>
                                      <a:gd name="T4" fmla="+- 0 11055 850"/>
                                      <a:gd name="T5" fmla="*/ T4 w 10205"/>
                                      <a:gd name="T6" fmla="+- 0 1036 -952"/>
                                      <a:gd name="T7" fmla="*/ 1036 h 1988"/>
                                      <a:gd name="T8" fmla="+- 0 11055 850"/>
                                      <a:gd name="T9" fmla="*/ T8 w 10205"/>
                                      <a:gd name="T10" fmla="+- 0 -952 -952"/>
                                      <a:gd name="T11" fmla="*/ -952 h 1988"/>
                                      <a:gd name="T12" fmla="+- 0 850 850"/>
                                      <a:gd name="T13" fmla="*/ T12 w 10205"/>
                                      <a:gd name="T14" fmla="+- 0 -952 -952"/>
                                      <a:gd name="T15" fmla="*/ -952 h 1988"/>
                                      <a:gd name="T16" fmla="+- 0 850 850"/>
                                      <a:gd name="T17" fmla="*/ T16 w 10205"/>
                                      <a:gd name="T18" fmla="+- 0 1036 -952"/>
                                      <a:gd name="T19" fmla="*/ 1036 h 1988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205" h="1988">
                                        <a:moveTo>
                                          <a:pt x="0" y="1988"/>
                                        </a:moveTo>
                                        <a:lnTo>
                                          <a:pt x="10205" y="1988"/>
                                        </a:lnTo>
                                        <a:lnTo>
                                          <a:pt x="1020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0F0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19" name="Group 2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1479"/>
                                    <a:ext cx="1215" cy="527"/>
                                    <a:chOff x="9840" y="-1479"/>
                                    <a:chExt cx="1215" cy="527"/>
                                  </a:xfrm>
                                </wpg:grpSpPr>
                                <wps:wsp>
                                  <wps:cNvPr id="320" name="Freeform 26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1479"/>
                                      <a:ext cx="1215" cy="527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1215"/>
                                        <a:gd name="T2" fmla="+- 0 -952 -1479"/>
                                        <a:gd name="T3" fmla="*/ -952 h 527"/>
                                        <a:gd name="T4" fmla="+- 0 11055 9840"/>
                                        <a:gd name="T5" fmla="*/ T4 w 1215"/>
                                        <a:gd name="T6" fmla="+- 0 -952 -1479"/>
                                        <a:gd name="T7" fmla="*/ -952 h 527"/>
                                        <a:gd name="T8" fmla="+- 0 11055 9840"/>
                                        <a:gd name="T9" fmla="*/ T8 w 1215"/>
                                        <a:gd name="T10" fmla="+- 0 -1479 -1479"/>
                                        <a:gd name="T11" fmla="*/ -1479 h 527"/>
                                        <a:gd name="T12" fmla="+- 0 9840 9840"/>
                                        <a:gd name="T13" fmla="*/ T12 w 1215"/>
                                        <a:gd name="T14" fmla="+- 0 -1479 -1479"/>
                                        <a:gd name="T15" fmla="*/ -1479 h 527"/>
                                        <a:gd name="T16" fmla="+- 0 9840 9840"/>
                                        <a:gd name="T17" fmla="*/ T16 w 1215"/>
                                        <a:gd name="T18" fmla="+- 0 -952 -1479"/>
                                        <a:gd name="T19" fmla="*/ -952 h 527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15" h="527">
                                          <a:moveTo>
                                            <a:pt x="0" y="527"/>
                                          </a:moveTo>
                                          <a:lnTo>
                                            <a:pt x="1215" y="527"/>
                                          </a:lnTo>
                                          <a:lnTo>
                                            <a:pt x="12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52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21" name="Group 26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840" y="-1479"/>
                                      <a:ext cx="415" cy="271"/>
                                      <a:chOff x="9840" y="-1479"/>
                                      <a:chExt cx="415" cy="271"/>
                                    </a:xfrm>
                                  </wpg:grpSpPr>
                                  <wps:wsp>
                                    <wps:cNvPr id="322" name="Freeform 26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40" y="-1479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9840 9840"/>
                                          <a:gd name="T1" fmla="*/ T0 w 415"/>
                                          <a:gd name="T2" fmla="+- 0 -1208 -1479"/>
                                          <a:gd name="T3" fmla="*/ -1208 h 271"/>
                                          <a:gd name="T4" fmla="+- 0 10255 9840"/>
                                          <a:gd name="T5" fmla="*/ T4 w 415"/>
                                          <a:gd name="T6" fmla="+- 0 -1208 -1479"/>
                                          <a:gd name="T7" fmla="*/ -1208 h 271"/>
                                          <a:gd name="T8" fmla="+- 0 10255 9840"/>
                                          <a:gd name="T9" fmla="*/ T8 w 415"/>
                                          <a:gd name="T10" fmla="+- 0 -1479 -1479"/>
                                          <a:gd name="T11" fmla="*/ -1479 h 271"/>
                                          <a:gd name="T12" fmla="+- 0 9840 9840"/>
                                          <a:gd name="T13" fmla="*/ T12 w 415"/>
                                          <a:gd name="T14" fmla="+- 0 -1479 -1479"/>
                                          <a:gd name="T15" fmla="*/ -1479 h 271"/>
                                          <a:gd name="T16" fmla="+- 0 9840 9840"/>
                                          <a:gd name="T17" fmla="*/ T16 w 415"/>
                                          <a:gd name="T18" fmla="+- 0 -1208 -1479"/>
                                          <a:gd name="T19" fmla="*/ -1208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23" name="Group 26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240" y="-1479"/>
                                        <a:ext cx="415" cy="271"/>
                                        <a:chOff x="10240" y="-1479"/>
                                        <a:chExt cx="415" cy="271"/>
                                      </a:xfrm>
                                    </wpg:grpSpPr>
                                    <wps:wsp>
                                      <wps:cNvPr id="324" name="Freeform 26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40" y="-1479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40 10240"/>
                                            <a:gd name="T1" fmla="*/ T0 w 415"/>
                                            <a:gd name="T2" fmla="+- 0 -1208 -1479"/>
                                            <a:gd name="T3" fmla="*/ -1208 h 271"/>
                                            <a:gd name="T4" fmla="+- 0 10655 10240"/>
                                            <a:gd name="T5" fmla="*/ T4 w 415"/>
                                            <a:gd name="T6" fmla="+- 0 -1208 -1479"/>
                                            <a:gd name="T7" fmla="*/ -1208 h 271"/>
                                            <a:gd name="T8" fmla="+- 0 10655 10240"/>
                                            <a:gd name="T9" fmla="*/ T8 w 415"/>
                                            <a:gd name="T10" fmla="+- 0 -1479 -1479"/>
                                            <a:gd name="T11" fmla="*/ -1479 h 271"/>
                                            <a:gd name="T12" fmla="+- 0 10240 10240"/>
                                            <a:gd name="T13" fmla="*/ T12 w 415"/>
                                            <a:gd name="T14" fmla="+- 0 -1479 -1479"/>
                                            <a:gd name="T15" fmla="*/ -1479 h 271"/>
                                            <a:gd name="T16" fmla="+- 0 10240 10240"/>
                                            <a:gd name="T17" fmla="*/ T16 w 415"/>
                                            <a:gd name="T18" fmla="+- 0 -1208 -1479"/>
                                            <a:gd name="T19" fmla="*/ -1208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325" name="Group 26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0" y="-1479"/>
                                          <a:ext cx="415" cy="271"/>
                                          <a:chOff x="10640" y="-1479"/>
                                          <a:chExt cx="415" cy="271"/>
                                        </a:xfrm>
                                      </wpg:grpSpPr>
                                      <wps:wsp>
                                        <wps:cNvPr id="326" name="Freeform 264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640" y="-1479"/>
                                            <a:ext cx="415" cy="27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0640 10640"/>
                                              <a:gd name="T1" fmla="*/ T0 w 415"/>
                                              <a:gd name="T2" fmla="+- 0 -1208 -1479"/>
                                              <a:gd name="T3" fmla="*/ -1208 h 271"/>
                                              <a:gd name="T4" fmla="+- 0 11055 10640"/>
                                              <a:gd name="T5" fmla="*/ T4 w 415"/>
                                              <a:gd name="T6" fmla="+- 0 -1208 -1479"/>
                                              <a:gd name="T7" fmla="*/ -1208 h 271"/>
                                              <a:gd name="T8" fmla="+- 0 11055 10640"/>
                                              <a:gd name="T9" fmla="*/ T8 w 415"/>
                                              <a:gd name="T10" fmla="+- 0 -1479 -1479"/>
                                              <a:gd name="T11" fmla="*/ -1479 h 271"/>
                                              <a:gd name="T12" fmla="+- 0 10640 10640"/>
                                              <a:gd name="T13" fmla="*/ T12 w 415"/>
                                              <a:gd name="T14" fmla="+- 0 -1479 -1479"/>
                                              <a:gd name="T15" fmla="*/ -1479 h 271"/>
                                              <a:gd name="T16" fmla="+- 0 10640 10640"/>
                                              <a:gd name="T17" fmla="*/ T16 w 415"/>
                                              <a:gd name="T18" fmla="+- 0 -1208 -1479"/>
                                              <a:gd name="T19" fmla="*/ -1208 h 27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415" h="271">
                                                <a:moveTo>
                                                  <a:pt x="0" y="271"/>
                                                </a:move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5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27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188BD" id="Group 255" o:spid="_x0000_s1026" style="position:absolute;margin-left:28.45pt;margin-top:6.6pt;width:517.55pt;height:264.2pt;z-index:-251702272;mso-position-horizontal-relative:page" coordorigin="839,-1509" coordsize="10227,4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">
                <v:group id="Group 256" o:spid="_x0000_s1027" style="position:absolute;left:850;top:-1499;width:10205;height:547" coordorigin="850,-1499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<v:shape id="Freeform 271" o:spid="_x0000_s1028" style="position:absolute;left:850;top:-1499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" path="m,547r10205,l10205,,,,,547xe" fillcolor="#f0f0f0" stroked="f">
                    <v:path arrowok="t" o:connecttype="custom" o:connectlocs="0,-952;10205,-952;10205,-1499;0,-1499;0,-952" o:connectangles="0,0,0,0,0"/>
                  </v:shape>
                  <v:group id="Group 257" o:spid="_x0000_s1029" style="position:absolute;left:850;top:-1489;width:10205;height:0" coordorigin="850,-1489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  <v:shape id="Freeform 270" o:spid="_x0000_s1030" style="position:absolute;left:850;top:-148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" path="m,l10205,e" filled="f" strokeweight="1.1pt">
                      <v:path arrowok="t" o:connecttype="custom" o:connectlocs="0,0;10205,0" o:connectangles="0,0"/>
                    </v:shape>
                    <v:group id="Group 258" o:spid="_x0000_s1031" style="position:absolute;left:850;top:1036;width:0;height:2160" coordorigin="850,1036" coordsize="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<v:shape id="Freeform 269" o:spid="_x0000_s1032" style="position:absolute;left:850;top:1036;width:0;height:2160;visibility:visible;mso-wrap-style:square;v-text-anchor:top" coordsize="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" path="m,2160l,,,2160xe" fillcolor="#f0f0f0" stroked="f">
                        <v:path arrowok="t" o:connecttype="custom" o:connectlocs="0,3196;0,1036;0,3196" o:connectangles="0,0,0"/>
                      </v:shape>
                      <v:group id="Group 259" o:spid="_x0000_s1033" style="position:absolute;left:850;top:-952;width:10205;height:1988" coordorigin="850,-952" coordsize="10205,1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  <v:shape id="Freeform 268" o:spid="_x0000_s1034" style="position:absolute;left:850;top:-952;width:10205;height:1988;visibility:visible;mso-wrap-style:square;v-text-anchor:top" coordsize="10205,1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" path="m,1988r10205,l10205,,,,,1988xe" fillcolor="#f0f0f0" stroked="f">
                          <v:path arrowok="t" o:connecttype="custom" o:connectlocs="0,1036;10205,1036;10205,-952;0,-952;0,1036" o:connectangles="0,0,0,0,0"/>
                        </v:shape>
                        <v:group id="Group 260" o:spid="_x0000_s1035" style="position:absolute;left:9840;top:-1479;width:1215;height:527" coordorigin="9840,-1479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          <v:shape id="Freeform 267" o:spid="_x0000_s1036" style="position:absolute;left:9840;top:-1479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" path="m,527r1215,l1215,,,,,527xe" stroked="f">
                            <v:path arrowok="t" o:connecttype="custom" o:connectlocs="0,-952;1215,-952;1215,-1479;0,-1479;0,-952" o:connectangles="0,0,0,0,0"/>
                          </v:shape>
                          <v:group id="Group 261" o:spid="_x0000_s1037" style="position:absolute;left:9840;top:-1479;width:415;height:271" coordorigin="9840,-147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      <v:shape id="Freeform 266" o:spid="_x0000_s1038" style="position:absolute;left:9840;top:-147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" path="m,271r415,l415,,,,,271xe" fillcolor="black" stroked="f">
                              <v:path arrowok="t" o:connecttype="custom" o:connectlocs="0,-1208;415,-1208;415,-1479;0,-1479;0,-1208" o:connectangles="0,0,0,0,0"/>
                            </v:shape>
                            <v:group id="Group 262" o:spid="_x0000_s1039" style="position:absolute;left:10240;top:-1479;width:415;height:271" coordorigin="10240,-147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        <v:shape id="Freeform 265" o:spid="_x0000_s1040" style="position:absolute;left:10240;top:-147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" path="m,271r415,l415,,,,,271xe" fillcolor="black" stroked="f">
                                <v:path arrowok="t" o:connecttype="custom" o:connectlocs="0,-1208;415,-1208;415,-1479;0,-1479;0,-1208" o:connectangles="0,0,0,0,0"/>
                              </v:shape>
                              <v:group id="Group 263" o:spid="_x0000_s1041" style="position:absolute;left:10640;top:-1479;width:415;height:271" coordorigin="10640,-147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              <v:shape id="Freeform 264" o:spid="_x0000_s1042" style="position:absolute;left:10640;top:-147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" path="m,271r415,l415,,,,,271xe" fillcolor="black" stroked="f">
                                  <v:path arrowok="t" o:connecttype="custom" o:connectlocs="0,-1208;415,-1208;415,-1479;0,-1479;0,-1208" o:connectangles="0,0,0,0,0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</w:p>
    <w:p w:rsidR="00AC2EF0" w:rsidRDefault="00214776" w:rsidP="002C5349">
      <w:pPr>
        <w:spacing w:line="220" w:lineRule="exact"/>
        <w:ind w:right="-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2.1</w:t>
      </w:r>
      <w:r w:rsidR="00187507">
        <w:rPr>
          <w:rFonts w:ascii="Arial" w:eastAsia="Arial" w:hAnsi="Arial" w:cs="Arial"/>
          <w:b/>
          <w:position w:val="-1"/>
        </w:rPr>
        <w:t xml:space="preserve">  </w:t>
      </w:r>
      <w:r w:rsidR="00187507">
        <w:rPr>
          <w:rFonts w:ascii="Arial" w:eastAsia="Arial" w:hAnsi="Arial" w:cs="Arial"/>
          <w:b/>
          <w:spacing w:val="33"/>
          <w:position w:val="-1"/>
        </w:rPr>
        <w:t xml:space="preserve"> </w:t>
      </w:r>
      <w:r w:rsidR="00187507">
        <w:rPr>
          <w:rFonts w:ascii="Arial" w:eastAsia="Arial" w:hAnsi="Arial" w:cs="Arial"/>
          <w:b/>
          <w:position w:val="-1"/>
        </w:rPr>
        <w:t>Clinical</w:t>
      </w:r>
      <w:r w:rsidR="00187507">
        <w:rPr>
          <w:rFonts w:ascii="Arial" w:eastAsia="Arial" w:hAnsi="Arial" w:cs="Arial"/>
          <w:b/>
          <w:spacing w:val="-1"/>
          <w:position w:val="-1"/>
        </w:rPr>
        <w:t xml:space="preserve"> </w:t>
      </w:r>
      <w:r w:rsidR="00187507">
        <w:rPr>
          <w:rFonts w:ascii="Arial" w:eastAsia="Arial" w:hAnsi="Arial" w:cs="Arial"/>
          <w:b/>
          <w:position w:val="-1"/>
        </w:rPr>
        <w:t>study</w:t>
      </w:r>
      <w:r w:rsidR="006A20BD">
        <w:rPr>
          <w:rFonts w:ascii="Arial" w:eastAsia="Arial" w:hAnsi="Arial" w:cs="Arial"/>
          <w:b/>
          <w:position w:val="-1"/>
        </w:rPr>
        <w:t xml:space="preserve"> </w:t>
      </w:r>
    </w:p>
    <w:p w:rsidR="00AC2EF0" w:rsidRDefault="00AC2EF0">
      <w:pPr>
        <w:spacing w:line="200" w:lineRule="exact"/>
      </w:pPr>
    </w:p>
    <w:p w:rsidR="00AC2EF0" w:rsidRDefault="00AC2EF0">
      <w:pPr>
        <w:spacing w:before="8" w:line="260" w:lineRule="exact"/>
        <w:rPr>
          <w:sz w:val="26"/>
          <w:szCs w:val="26"/>
        </w:rPr>
      </w:pPr>
    </w:p>
    <w:p w:rsidR="006A20BD" w:rsidRDefault="006A20BD">
      <w:pPr>
        <w:rPr>
          <w:rFonts w:ascii="Arial" w:eastAsia="Arial" w:hAnsi="Arial" w:cs="Arial"/>
          <w:color w:val="FFFFFF"/>
          <w:sz w:val="16"/>
          <w:szCs w:val="16"/>
        </w:rPr>
      </w:pPr>
    </w:p>
    <w:p w:rsidR="006A20BD" w:rsidRDefault="006A20BD">
      <w:pPr>
        <w:rPr>
          <w:rFonts w:ascii="Arial" w:eastAsia="Arial" w:hAnsi="Arial" w:cs="Arial"/>
          <w:color w:val="FFFFFF"/>
          <w:sz w:val="16"/>
          <w:szCs w:val="16"/>
        </w:rPr>
      </w:pPr>
    </w:p>
    <w:p w:rsidR="00AC2EF0" w:rsidRDefault="00187507">
      <w:pPr>
        <w:rPr>
          <w:rFonts w:ascii="Arial" w:eastAsia="Arial" w:hAnsi="Arial" w:cs="Arial"/>
          <w:sz w:val="16"/>
          <w:szCs w:val="16"/>
        </w:rPr>
        <w:sectPr w:rsidR="00AC2EF0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1888" w:space="7373"/>
            <w:col w:w="115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AC2EF0" w:rsidRDefault="00187507" w:rsidP="00941848">
      <w:pPr>
        <w:spacing w:before="3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Consider: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clarity;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adequacy in terms of problem definition;</w:t>
      </w:r>
    </w:p>
    <w:p w:rsidR="00941848" w:rsidRDefault="00A23DEF">
      <w:pPr>
        <w:spacing w:before="10"/>
        <w:ind w:firstLine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</w:t>
      </w:r>
      <w:r w:rsidR="00BC5E12">
        <w:rPr>
          <w:rFonts w:ascii="Arial" w:eastAsia="Arial" w:hAnsi="Arial" w:cs="Arial"/>
        </w:rPr>
        <w:t xml:space="preserve"> </w:t>
      </w:r>
      <w:r w:rsidR="00012B94">
        <w:rPr>
          <w:rFonts w:ascii="Arial" w:eastAsia="Arial" w:hAnsi="Arial" w:cs="Arial"/>
        </w:rPr>
        <w:t xml:space="preserve">adequacy of </w:t>
      </w:r>
      <w:r w:rsidR="00214776">
        <w:rPr>
          <w:rFonts w:ascii="Arial" w:eastAsia="Arial" w:hAnsi="Arial" w:cs="Arial"/>
        </w:rPr>
        <w:t xml:space="preserve">design, </w:t>
      </w:r>
      <w:r w:rsidR="00EB42A5" w:rsidRPr="00EB42A5">
        <w:rPr>
          <w:rFonts w:ascii="Arial" w:eastAsia="Arial" w:hAnsi="Arial" w:cs="Arial"/>
        </w:rPr>
        <w:t>outcome parameters (patient oriented), sample size calculation and analyses;</w:t>
      </w:r>
    </w:p>
    <w:p w:rsidR="00AC2EF0" w:rsidRDefault="00187507">
      <w:pPr>
        <w:spacing w:before="10" w:line="484" w:lineRule="auto"/>
        <w:ind w:left="110" w:right="543" w:firstLine="57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relevant differences within target groups (gender, ethnicity,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age and/or other relevant characteristics). Please indicate the strong and weak(er) points.</w:t>
      </w:r>
    </w:p>
    <w:p w:rsidR="00AC2EF0" w:rsidRDefault="00AC2EF0">
      <w:pPr>
        <w:spacing w:before="7" w:line="100" w:lineRule="exact"/>
        <w:rPr>
          <w:sz w:val="10"/>
          <w:szCs w:val="10"/>
        </w:rPr>
      </w:pPr>
    </w:p>
    <w:p w:rsidR="00AC2EF0" w:rsidRDefault="007D21C4" w:rsidP="006A20BD">
      <w:pPr>
        <w:spacing w:line="250" w:lineRule="auto"/>
        <w:ind w:left="110" w:right="277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-635</wp:posOffset>
                </wp:positionV>
                <wp:extent cx="6494145" cy="247015"/>
                <wp:effectExtent l="9525" t="11430" r="11430" b="8255"/>
                <wp:wrapNone/>
                <wp:docPr id="309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  <w:r w:rsidRPr="00C342A5"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2" o:spid="_x0000_s1027" type="#_x0000_t202" style="position:absolute;left:0;text-align:left;margin-left:-8pt;margin-top:-.05pt;width:511.35pt;height:19.4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">
                <v:textbox style="mso-fit-shape-to-text:t">
                  <w:txbxContent>
                    <w:p w:rsidR="00015EDE" w:rsidRPr="00F83E05" w:rsidRDefault="00015EDE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  <w:r w:rsidRPr="00C342A5">
                        <w:rPr>
                          <w:rFonts w:ascii="Arial" w:hAnsi="Arial" w:cs="Arial"/>
                          <w:lang w:val="nl-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A20BD" w:rsidRDefault="006A20BD" w:rsidP="006A20BD">
      <w:pPr>
        <w:spacing w:line="250" w:lineRule="auto"/>
        <w:ind w:left="110" w:right="277"/>
        <w:rPr>
          <w:rFonts w:ascii="Arial" w:eastAsia="Arial" w:hAnsi="Arial" w:cs="Arial"/>
        </w:rPr>
      </w:pPr>
    </w:p>
    <w:p w:rsidR="006A20BD" w:rsidRDefault="006A20BD" w:rsidP="006A20BD">
      <w:pPr>
        <w:spacing w:line="250" w:lineRule="auto"/>
        <w:ind w:left="110" w:right="277"/>
        <w:rPr>
          <w:rFonts w:ascii="Arial" w:eastAsia="Arial" w:hAnsi="Arial" w:cs="Arial"/>
        </w:rPr>
        <w:sectPr w:rsidR="006A20BD">
          <w:type w:val="continuous"/>
          <w:pgSz w:w="11900" w:h="16840"/>
          <w:pgMar w:top="780" w:right="740" w:bottom="0" w:left="740" w:header="708" w:footer="708" w:gutter="0"/>
          <w:cols w:space="708"/>
        </w:sectPr>
      </w:pPr>
    </w:p>
    <w:p w:rsidR="00214776" w:rsidRDefault="007D21C4" w:rsidP="00214776">
      <w:pPr>
        <w:spacing w:before="7" w:line="260" w:lineRule="exact"/>
        <w:rPr>
          <w:sz w:val="26"/>
          <w:szCs w:val="26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105410</wp:posOffset>
                </wp:positionV>
                <wp:extent cx="6494145" cy="953135"/>
                <wp:effectExtent l="4445" t="3175" r="6985" b="358140"/>
                <wp:wrapNone/>
                <wp:docPr id="294" name="Group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953135"/>
                          <a:chOff x="839" y="-1721"/>
                          <a:chExt cx="10227" cy="2075"/>
                        </a:xfrm>
                      </wpg:grpSpPr>
                      <wpg:grpSp>
                        <wpg:cNvPr id="295" name="Group 367"/>
                        <wpg:cNvGrpSpPr>
                          <a:grpSpLocks/>
                        </wpg:cNvGrpSpPr>
                        <wpg:grpSpPr bwMode="auto">
                          <a:xfrm>
                            <a:off x="850" y="-1711"/>
                            <a:ext cx="10205" cy="547"/>
                            <a:chOff x="850" y="-1711"/>
                            <a:chExt cx="10205" cy="547"/>
                          </a:xfrm>
                        </wpg:grpSpPr>
                        <wps:wsp>
                          <wps:cNvPr id="296" name="Freeform 368"/>
                          <wps:cNvSpPr>
                            <a:spLocks/>
                          </wps:cNvSpPr>
                          <wps:spPr bwMode="auto">
                            <a:xfrm>
                              <a:off x="850" y="-1711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1164 -1711"/>
                                <a:gd name="T3" fmla="*/ -1164 h 547"/>
                                <a:gd name="T4" fmla="+- 0 11055 850"/>
                                <a:gd name="T5" fmla="*/ T4 w 10205"/>
                                <a:gd name="T6" fmla="+- 0 -1164 -1711"/>
                                <a:gd name="T7" fmla="*/ -1164 h 547"/>
                                <a:gd name="T8" fmla="+- 0 11055 850"/>
                                <a:gd name="T9" fmla="*/ T8 w 10205"/>
                                <a:gd name="T10" fmla="+- 0 -1711 -1711"/>
                                <a:gd name="T11" fmla="*/ -1711 h 547"/>
                                <a:gd name="T12" fmla="+- 0 850 850"/>
                                <a:gd name="T13" fmla="*/ T12 w 10205"/>
                                <a:gd name="T14" fmla="+- 0 -1711 -1711"/>
                                <a:gd name="T15" fmla="*/ -1711 h 547"/>
                                <a:gd name="T16" fmla="+- 0 850 850"/>
                                <a:gd name="T17" fmla="*/ T16 w 10205"/>
                                <a:gd name="T18" fmla="+- 0 -1164 -1711"/>
                                <a:gd name="T19" fmla="*/ -1164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7" name="Group 369"/>
                          <wpg:cNvGrpSpPr>
                            <a:grpSpLocks/>
                          </wpg:cNvGrpSpPr>
                          <wpg:grpSpPr bwMode="auto">
                            <a:xfrm>
                              <a:off x="850" y="-1701"/>
                              <a:ext cx="10205" cy="0"/>
                              <a:chOff x="850" y="-1701"/>
                              <a:chExt cx="10205" cy="0"/>
                            </a:xfrm>
                          </wpg:grpSpPr>
                          <wps:wsp>
                            <wps:cNvPr id="298" name="Freeform 370"/>
                            <wps:cNvSpPr>
                              <a:spLocks/>
                            </wps:cNvSpPr>
                            <wps:spPr bwMode="auto">
                              <a:xfrm>
                                <a:off x="850" y="-1701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9" name="Group 3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-1164"/>
                                <a:ext cx="10205" cy="1508"/>
                                <a:chOff x="850" y="-1164"/>
                                <a:chExt cx="10205" cy="1508"/>
                              </a:xfrm>
                            </wpg:grpSpPr>
                            <wps:wsp>
                              <wps:cNvPr id="300" name="Freeform 3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-1164"/>
                                  <a:ext cx="10205" cy="1508"/>
                                </a:xfrm>
                                <a:custGeom>
                                  <a:avLst/>
                                  <a:gdLst>
                                    <a:gd name="T0" fmla="+- 0 850 850"/>
                                    <a:gd name="T1" fmla="*/ T0 w 10205"/>
                                    <a:gd name="T2" fmla="+- 0 344 -1164"/>
                                    <a:gd name="T3" fmla="*/ 344 h 1508"/>
                                    <a:gd name="T4" fmla="+- 0 11055 850"/>
                                    <a:gd name="T5" fmla="*/ T4 w 10205"/>
                                    <a:gd name="T6" fmla="+- 0 344 -1164"/>
                                    <a:gd name="T7" fmla="*/ 344 h 1508"/>
                                    <a:gd name="T8" fmla="+- 0 11055 850"/>
                                    <a:gd name="T9" fmla="*/ T8 w 10205"/>
                                    <a:gd name="T10" fmla="+- 0 -1164 -1164"/>
                                    <a:gd name="T11" fmla="*/ -1164 h 1508"/>
                                    <a:gd name="T12" fmla="+- 0 850 850"/>
                                    <a:gd name="T13" fmla="*/ T12 w 10205"/>
                                    <a:gd name="T14" fmla="+- 0 -1164 -1164"/>
                                    <a:gd name="T15" fmla="*/ -1164 h 1508"/>
                                    <a:gd name="T16" fmla="+- 0 850 850"/>
                                    <a:gd name="T17" fmla="*/ T16 w 10205"/>
                                    <a:gd name="T18" fmla="+- 0 344 -1164"/>
                                    <a:gd name="T19" fmla="*/ 344 h 150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205" h="1508">
                                      <a:moveTo>
                                        <a:pt x="0" y="1508"/>
                                      </a:moveTo>
                                      <a:lnTo>
                                        <a:pt x="10205" y="1508"/>
                                      </a:lnTo>
                                      <a:lnTo>
                                        <a:pt x="102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01" name="Group 3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40" y="-1691"/>
                                  <a:ext cx="1215" cy="527"/>
                                  <a:chOff x="9840" y="-1691"/>
                                  <a:chExt cx="1215" cy="527"/>
                                </a:xfrm>
                              </wpg:grpSpPr>
                              <wps:wsp>
                                <wps:cNvPr id="302" name="Freeform 3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840" y="-1691"/>
                                    <a:ext cx="1215" cy="527"/>
                                  </a:xfrm>
                                  <a:custGeom>
                                    <a:avLst/>
                                    <a:gdLst>
                                      <a:gd name="T0" fmla="+- 0 9840 9840"/>
                                      <a:gd name="T1" fmla="*/ T0 w 1215"/>
                                      <a:gd name="T2" fmla="+- 0 -1164 -1691"/>
                                      <a:gd name="T3" fmla="*/ -1164 h 527"/>
                                      <a:gd name="T4" fmla="+- 0 11055 9840"/>
                                      <a:gd name="T5" fmla="*/ T4 w 1215"/>
                                      <a:gd name="T6" fmla="+- 0 -1164 -1691"/>
                                      <a:gd name="T7" fmla="*/ -1164 h 527"/>
                                      <a:gd name="T8" fmla="+- 0 11055 9840"/>
                                      <a:gd name="T9" fmla="*/ T8 w 1215"/>
                                      <a:gd name="T10" fmla="+- 0 -1691 -1691"/>
                                      <a:gd name="T11" fmla="*/ -1691 h 527"/>
                                      <a:gd name="T12" fmla="+- 0 9840 9840"/>
                                      <a:gd name="T13" fmla="*/ T12 w 1215"/>
                                      <a:gd name="T14" fmla="+- 0 -1691 -1691"/>
                                      <a:gd name="T15" fmla="*/ -1691 h 527"/>
                                      <a:gd name="T16" fmla="+- 0 9840 9840"/>
                                      <a:gd name="T17" fmla="*/ T16 w 1215"/>
                                      <a:gd name="T18" fmla="+- 0 -1164 -1691"/>
                                      <a:gd name="T19" fmla="*/ -1164 h 52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215" h="527">
                                        <a:moveTo>
                                          <a:pt x="0" y="527"/>
                                        </a:moveTo>
                                        <a:lnTo>
                                          <a:pt x="1215" y="527"/>
                                        </a:lnTo>
                                        <a:lnTo>
                                          <a:pt x="12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03" name="Group 3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1691"/>
                                    <a:ext cx="415" cy="271"/>
                                    <a:chOff x="9840" y="-1691"/>
                                    <a:chExt cx="415" cy="271"/>
                                  </a:xfrm>
                                </wpg:grpSpPr>
                                <wps:wsp>
                                  <wps:cNvPr id="304" name="Freeform 37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1691"/>
                                      <a:ext cx="415" cy="271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415"/>
                                        <a:gd name="T2" fmla="+- 0 -1420 -1691"/>
                                        <a:gd name="T3" fmla="*/ -1420 h 271"/>
                                        <a:gd name="T4" fmla="+- 0 10255 9840"/>
                                        <a:gd name="T5" fmla="*/ T4 w 415"/>
                                        <a:gd name="T6" fmla="+- 0 -1420 -1691"/>
                                        <a:gd name="T7" fmla="*/ -1420 h 271"/>
                                        <a:gd name="T8" fmla="+- 0 10255 9840"/>
                                        <a:gd name="T9" fmla="*/ T8 w 415"/>
                                        <a:gd name="T10" fmla="+- 0 -1691 -1691"/>
                                        <a:gd name="T11" fmla="*/ -1691 h 271"/>
                                        <a:gd name="T12" fmla="+- 0 9840 9840"/>
                                        <a:gd name="T13" fmla="*/ T12 w 415"/>
                                        <a:gd name="T14" fmla="+- 0 -1691 -1691"/>
                                        <a:gd name="T15" fmla="*/ -1691 h 271"/>
                                        <a:gd name="T16" fmla="+- 0 9840 9840"/>
                                        <a:gd name="T17" fmla="*/ T16 w 415"/>
                                        <a:gd name="T18" fmla="+- 0 -1420 -1691"/>
                                        <a:gd name="T19" fmla="*/ -1420 h 271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415" h="271">
                                          <a:moveTo>
                                            <a:pt x="0" y="271"/>
                                          </a:move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7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05" name="Group 37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40" y="-1691"/>
                                      <a:ext cx="415" cy="271"/>
                                      <a:chOff x="10240" y="-1691"/>
                                      <a:chExt cx="415" cy="271"/>
                                    </a:xfrm>
                                  </wpg:grpSpPr>
                                  <wps:wsp>
                                    <wps:cNvPr id="306" name="Freeform 37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40" y="-1691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10240 10240"/>
                                          <a:gd name="T1" fmla="*/ T0 w 415"/>
                                          <a:gd name="T2" fmla="+- 0 -1420 -1691"/>
                                          <a:gd name="T3" fmla="*/ -1420 h 271"/>
                                          <a:gd name="T4" fmla="+- 0 10655 10240"/>
                                          <a:gd name="T5" fmla="*/ T4 w 415"/>
                                          <a:gd name="T6" fmla="+- 0 -1420 -1691"/>
                                          <a:gd name="T7" fmla="*/ -1420 h 271"/>
                                          <a:gd name="T8" fmla="+- 0 10655 10240"/>
                                          <a:gd name="T9" fmla="*/ T8 w 415"/>
                                          <a:gd name="T10" fmla="+- 0 -1691 -1691"/>
                                          <a:gd name="T11" fmla="*/ -1691 h 271"/>
                                          <a:gd name="T12" fmla="+- 0 10240 10240"/>
                                          <a:gd name="T13" fmla="*/ T12 w 415"/>
                                          <a:gd name="T14" fmla="+- 0 -1691 -1691"/>
                                          <a:gd name="T15" fmla="*/ -1691 h 271"/>
                                          <a:gd name="T16" fmla="+- 0 10240 10240"/>
                                          <a:gd name="T17" fmla="*/ T16 w 415"/>
                                          <a:gd name="T18" fmla="+- 0 -1420 -1691"/>
                                          <a:gd name="T19" fmla="*/ -1420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07" name="Group 37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0" y="-1691"/>
                                        <a:ext cx="415" cy="271"/>
                                        <a:chOff x="10640" y="-1691"/>
                                        <a:chExt cx="415" cy="271"/>
                                      </a:xfrm>
                                    </wpg:grpSpPr>
                                    <wps:wsp>
                                      <wps:cNvPr id="308" name="Freeform 38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640" y="-1691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640 10640"/>
                                            <a:gd name="T1" fmla="*/ T0 w 415"/>
                                            <a:gd name="T2" fmla="+- 0 -1420 -1691"/>
                                            <a:gd name="T3" fmla="*/ -1420 h 271"/>
                                            <a:gd name="T4" fmla="+- 0 11055 10640"/>
                                            <a:gd name="T5" fmla="*/ T4 w 415"/>
                                            <a:gd name="T6" fmla="+- 0 -1420 -1691"/>
                                            <a:gd name="T7" fmla="*/ -1420 h 271"/>
                                            <a:gd name="T8" fmla="+- 0 11055 10640"/>
                                            <a:gd name="T9" fmla="*/ T8 w 415"/>
                                            <a:gd name="T10" fmla="+- 0 -1691 -1691"/>
                                            <a:gd name="T11" fmla="*/ -1691 h 271"/>
                                            <a:gd name="T12" fmla="+- 0 10640 10640"/>
                                            <a:gd name="T13" fmla="*/ T12 w 415"/>
                                            <a:gd name="T14" fmla="+- 0 -1691 -1691"/>
                                            <a:gd name="T15" fmla="*/ -1691 h 271"/>
                                            <a:gd name="T16" fmla="+- 0 10640 10640"/>
                                            <a:gd name="T17" fmla="*/ T16 w 415"/>
                                            <a:gd name="T18" fmla="+- 0 -1420 -1691"/>
                                            <a:gd name="T19" fmla="*/ -1420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CCC4A4" id="Group 366" o:spid="_x0000_s1026" style="position:absolute;margin-left:34.1pt;margin-top:8.3pt;width:511.35pt;height:75.05pt;z-index:-251566080;mso-position-horizontal-relative:page" coordorigin="839,-1721" coordsize="10227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">
                <v:group id="Group 367" o:spid="_x0000_s1027" style="position:absolute;left:850;top:-1711;width:10205;height:547" coordorigin="850,-1711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v:shape id="Freeform 368" o:spid="_x0000_s1028" style="position:absolute;left:850;top:-1711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" path="m,547r10205,l10205,,,,,547xe" fillcolor="#f0f0f0" stroked="f">
                    <v:path arrowok="t" o:connecttype="custom" o:connectlocs="0,-1164;10205,-1164;10205,-1711;0,-1711;0,-1164" o:connectangles="0,0,0,0,0"/>
                  </v:shape>
                  <v:group id="Group 369" o:spid="_x0000_s1029" style="position:absolute;left:850;top:-1701;width:10205;height:0" coordorigin="850,-1701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shape id="Freeform 370" o:spid="_x0000_s1030" style="position:absolute;left:850;top:-1701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" path="m,l10205,e" filled="f" strokeweight="1.1pt">
                      <v:path arrowok="t" o:connecttype="custom" o:connectlocs="0,0;10205,0" o:connectangles="0,0"/>
                    </v:shape>
                    <v:group id="Group 371" o:spid="_x0000_s1031" style="position:absolute;left:850;top:-1164;width:10205;height:1508" coordorigin="850,-1164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<v:shape id="Freeform 372" o:spid="_x0000_s1032" style="position:absolute;left:850;top:-1164;width:10205;height:1508;visibility:visible;mso-wrap-style:square;v-text-anchor:top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" path="m,1508r10205,l10205,,,,,1508xe" fillcolor="#f0f0f0" stroked="f">
                        <v:path arrowok="t" o:connecttype="custom" o:connectlocs="0,344;10205,344;10205,-1164;0,-1164;0,344" o:connectangles="0,0,0,0,0"/>
                      </v:shape>
                      <v:group id="Group 373" o:spid="_x0000_s1033" style="position:absolute;left:9840;top:-1691;width:1215;height:527" coordorigin="9840,-1691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<v:shape id="Freeform 374" o:spid="_x0000_s1034" style="position:absolute;left:9840;top:-1691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" path="m,527r1215,l1215,,,,,527xe" stroked="f">
                          <v:path arrowok="t" o:connecttype="custom" o:connectlocs="0,-1164;1215,-1164;1215,-1691;0,-1691;0,-1164" o:connectangles="0,0,0,0,0"/>
                        </v:shape>
                        <v:group id="Group 375" o:spid="_x0000_s1035" style="position:absolute;left:9840;top:-1691;width:415;height:271" coordorigin="9840,-1691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<v:shape id="Freeform 376" o:spid="_x0000_s1036" style="position:absolute;left:9840;top:-1691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" path="m,271r415,l415,,,,,271xe" fillcolor="black" stroked="f">
                            <v:path arrowok="t" o:connecttype="custom" o:connectlocs="0,-1420;415,-1420;415,-1691;0,-1691;0,-1420" o:connectangles="0,0,0,0,0"/>
                          </v:shape>
                          <v:group id="Group 377" o:spid="_x0000_s1037" style="position:absolute;left:10240;top:-1691;width:415;height:271" coordorigin="10240,-1691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        <v:shape id="Freeform 378" o:spid="_x0000_s1038" style="position:absolute;left:10240;top:-1691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" path="m,271r415,l415,,,,,271xe" fillcolor="black" stroked="f">
                              <v:path arrowok="t" o:connecttype="custom" o:connectlocs="0,-1420;415,-1420;415,-1691;0,-1691;0,-1420" o:connectangles="0,0,0,0,0"/>
                            </v:shape>
                            <v:group id="Group 379" o:spid="_x0000_s1039" style="position:absolute;left:10640;top:-1691;width:415;height:271" coordorigin="10640,-1691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        <v:shape id="Freeform 380" o:spid="_x0000_s1040" style="position:absolute;left:10640;top:-1691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" path="m,271r415,l415,,,,,271xe" fillcolor="black" stroked="f">
                                <v:path arrowok="t" o:connecttype="custom" o:connectlocs="0,-1420;415,-1420;415,-1691;0,-1691;0,-1420" o:connectangles="0,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214776">
        <w:rPr>
          <w:noProof/>
          <w:lang w:val="nl-NL" w:eastAsia="nl-NL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page">
              <wp:posOffset>539750</wp:posOffset>
            </wp:positionH>
            <wp:positionV relativeFrom="page">
              <wp:posOffset>213360</wp:posOffset>
            </wp:positionV>
            <wp:extent cx="1270000" cy="220345"/>
            <wp:effectExtent l="19050" t="0" r="6350" b="0"/>
            <wp:wrapNone/>
            <wp:docPr id="1" name="Afbeelding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2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719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92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93" name="Freeform 42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286686" id="Group 421" o:spid="_x0000_s1026" style="position:absolute;margin-left:0;margin-top:842pt;width:0;height:0;z-index:-25154457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0DAWh&#10;9wIAACgHAAAOAAAAAAAAAAAAAAAAAC4CAABkcnMvZTJvRG9jLnhtbFBLAQItABQABgAIAAAAIQD9&#10;3DA72wAAAAcBAAAPAAAAAAAAAAAAAAAAAFEFAABkcnMvZG93bnJldi54bWxQSwUGAAAAAAQABADz&#10;AAAAWQYAAAAA&#10;">
                <v:shape id="Freeform 42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7088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90" name="Gro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91" name="Freeform 42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C331C8" id="Group 419" o:spid="_x0000_s1026" style="position:absolute;margin-left:0;margin-top:842pt;width:0;height:0;z-index:-25154560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Mj3z&#10;3vgCAAAoBwAADgAAAAAAAAAAAAAAAAAuAgAAZHJzL2Uyb0RvYy54bWxQSwECLQAUAAYACAAAACEA&#10;/dwwO9sAAAAHAQAADwAAAAAAAAAAAAAAAABSBQAAZHJzL2Rvd25yZXYueG1sUEsFBgAAAAAEAAQA&#10;8wAAAFoGAAAAAA==&#10;">
                <v:shape id="Freeform 42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98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88" name="Group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89" name="Freeform 41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F71A12" id="Group 417" o:spid="_x0000_s1026" style="position:absolute;margin-left:0;margin-top:842pt;width:0;height:0;z-index:-25154662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NlaaI&#10;9wIAACgHAAAOAAAAAAAAAAAAAAAAAC4CAABkcnMvZTJvRG9jLnhtbFBLAQItABQABgAIAAAAIQD9&#10;3DA72wAAAAcBAAAPAAAAAAAAAAAAAAAAAFEFAABkcnMvZG93bnJldi54bWxQSwUGAAAAAAQABADz&#10;AAAAWQYAAAAA&#10;">
                <v:shape id="Freeform 41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88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86" name="Gro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87" name="Freeform 41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E58BFC" id="Group 415" o:spid="_x0000_s1026" style="position:absolute;margin-left:0;margin-top:842pt;width:0;height:0;z-index:-25154764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Dt1cIH&#10;9wIAACgHAAAOAAAAAAAAAAAAAAAAAC4CAABkcnMvZTJvRG9jLnhtbFBLAQItABQABgAIAAAAIQD9&#10;3DA72wAAAAcBAAAPAAAAAAAAAAAAAAAAAFEFAABkcnMvZG93bnJldi54bWxQSwUGAAAAAAQABADz&#10;AAAAWQYAAAAA&#10;">
                <v:shape id="Freeform 41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84" name="Group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85" name="Freeform 41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893970" id="Group 413" o:spid="_x0000_s1026" style="position:absolute;margin-left:0;margin-top:842pt;width:0;height:0;z-index:-25154867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heUo&#10;i/gCAAAoBwAADgAAAAAAAAAAAAAAAAAuAgAAZHJzL2Uyb0RvYy54bWxQSwECLQAUAAYACAAAACEA&#10;/dwwO9sAAAAHAQAADwAAAAAAAAAAAAAAAABSBQAAZHJzL2Rvd25yZXYueG1sUEsFBgAAAAAEAAQA&#10;8wAAAFoGAAAAAA==&#10;">
                <v:shape id="Freeform 41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67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82" name="Group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83" name="Freeform 41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B8EED2" id="Group 411" o:spid="_x0000_s1026" style="position:absolute;margin-left:0;margin-top:842pt;width:0;height:0;z-index:-25154969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gd3v&#10;ivgCAAAoBwAADgAAAAAAAAAAAAAAAAAuAgAAZHJzL2Uyb0RvYy54bWxQSwECLQAUAAYACAAAACEA&#10;/dwwO9sAAAAHAQAADwAAAAAAAAAAAAAAAABSBQAAZHJzL2Rvd25yZXYueG1sUEsFBgAAAAAEAAQA&#10;8wAAAFoGAAAAAA==&#10;">
                <v:shape id="Freeform 41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57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80" name="Group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81" name="Freeform 41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1CE0A2" id="Group 409" o:spid="_x0000_s1026" style="position:absolute;margin-left:0;margin-top:842pt;width:0;height:0;z-index:-25155072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xO+t&#10;XvgCAAAoBwAADgAAAAAAAAAAAAAAAAAuAgAAZHJzL2Uyb0RvYy54bWxQSwECLQAUAAYACAAAACEA&#10;/dwwO9sAAAAHAQAADwAAAAAAAAAAAAAAAABSBQAAZHJzL2Rvd25yZXYueG1sUEsFBgAAAAAEAAQA&#10;8wAAAFoGAAAAAA==&#10;">
                <v:shape id="Freeform 41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47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78" name="Group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79" name="Freeform 40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07545" id="Group 407" o:spid="_x0000_s1026" style="position:absolute;margin-left:0;margin-top:842pt;width:0;height:0;z-index:-25155174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woCDS&#10;9wIAACgHAAAOAAAAAAAAAAAAAAAAAC4CAABkcnMvZTJvRG9jLnhtbFBLAQItABQABgAIAAAAIQD9&#10;3DA72wAAAAcBAAAPAAAAAAAAAAAAAAAAAFEFAABkcnMvZG93bnJldi54bWxQSwUGAAAAAAQABADz&#10;AAAAWQYAAAAA&#10;">
                <v:shape id="Freeform 40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37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76" name="Group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77" name="Freeform 40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5D73BD" id="Group 405" o:spid="_x0000_s1026" style="position:absolute;margin-left:0;margin-top:842pt;width:0;height:0;z-index:-25155276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DQ4ERd&#10;9wIAACgHAAAOAAAAAAAAAAAAAAAAAC4CAABkcnMvZTJvRG9jLnhtbFBLAQItABQABgAIAAAAIQD9&#10;3DA72wAAAAcBAAAPAAAAAAAAAAAAAAAAAFEFAABkcnMvZG93bnJldi54bWxQSwUGAAAAAAQABADz&#10;AAAAWQYAAAAA&#10;">
                <v:shape id="Freeform 40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26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74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75" name="Freeform 40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627E6B" id="Group 403" o:spid="_x0000_s1026" style="position:absolute;margin-left:0;margin-top:842pt;width:0;height:0;z-index:-25155379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40K7R&#10;9wIAACgHAAAOAAAAAAAAAAAAAAAAAC4CAABkcnMvZTJvRG9jLnhtbFBLAQItABQABgAIAAAAIQD9&#10;3DA72wAAAAcBAAAPAAAAAAAAAAAAAAAAAFEFAABkcnMvZG93bnJldi54bWxQSwUGAAAAAAQABADz&#10;AAAAWQYAAAAA&#10;">
                <v:shape id="Freeform 40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16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72" name="Group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73" name="Freeform 40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AF7E9" id="Group 401" o:spid="_x0000_s1026" style="position:absolute;margin-left:0;margin-top:842pt;width:0;height:0;z-index:-25155481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LzoadD2&#10;AgAAKAcAAA4AAAAAAAAAAAAAAAAALgIAAGRycy9lMm9Eb2MueG1sUEsBAi0AFAAGAAgAAAAhAP3c&#10;MDvbAAAABwEAAA8AAAAAAAAAAAAAAAAAUAUAAGRycy9kb3ducmV2LnhtbFBLBQYAAAAABAAEAPMA&#10;AABYBgAAAAA=&#10;">
                <v:shape id="Freeform 40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606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70" name="Gro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71" name="Freeform 40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C71F9" id="Group 399" o:spid="_x0000_s1026" style="position:absolute;margin-left:0;margin-top:842pt;width:0;height:0;z-index:-25155584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ABZcX&#10;9wIAACgHAAAOAAAAAAAAAAAAAAAAAC4CAABkcnMvZTJvRG9jLnhtbFBLAQItABQABgAIAAAAIQD9&#10;3DA72wAAAAcBAAAPAAAAAAAAAAAAAAAAAFEFAABkcnMvZG93bnJldi54bWxQSwUGAAAAAAQABADz&#10;AAAAWQYAAAAA&#10;">
                <v:shape id="Freeform 40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96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68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69" name="Freeform 39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2E8BB" id="Group 397" o:spid="_x0000_s1026" style="position:absolute;margin-left:0;margin-top:842pt;width:0;height:0;z-index:-25155686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tp6p&#10;//gCAAAoBwAADgAAAAAAAAAAAAAAAAAuAgAAZHJzL2Uyb0RvYy54bWxQSwECLQAUAAYACAAAACEA&#10;/dwwO9sAAAAHAQAADwAAAAAAAAAAAAAAAABSBQAAZHJzL2Rvd25yZXYueG1sUEsFBgAAAAAEAAQA&#10;8wAAAFoGAAAAAA==&#10;">
                <v:shape id="Freeform 39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859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66" name="Group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67" name="Freeform 39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4DC8E" id="Group 395" o:spid="_x0000_s1026" style="position:absolute;margin-left:0;margin-top:842pt;width:0;height:0;z-index:-25155788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1t7N&#10;cPgCAAAoBwAADgAAAAAAAAAAAAAAAAAuAgAAZHJzL2Uyb0RvYy54bWxQSwECLQAUAAYACAAAACEA&#10;/dwwO9sAAAAHAQAADwAAAAAAAAAAAAAAAABSBQAAZHJzL2Rvd25yZXYueG1sUEsFBgAAAAAEAAQA&#10;8wAAAFoGAAAAAA==&#10;">
                <v:shape id="Freeform 39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756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64" name="Group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65" name="Freeform 39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0A699D" id="Group 393" o:spid="_x0000_s1026" style="position:absolute;margin-left:0;margin-top:842pt;width:0;height:0;z-index:-25155891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+7if8&#10;9wIAACgHAAAOAAAAAAAAAAAAAAAAAC4CAABkcnMvZTJvRG9jLnhtbFBLAQItABQABgAIAAAAIQD9&#10;3DA72wAAAAcBAAAPAAAAAAAAAAAAAAAAAFEFAABkcnMvZG93bnJldi54bWxQSwUGAAAAAAQABADz&#10;AAAAWQYAAAAA&#10;">
                <v:shape id="Freeform 39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65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62" name="Group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63" name="Freeform 39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345F0" id="Group 391" o:spid="_x0000_s1026" style="position:absolute;margin-left:0;margin-top:842pt;width:0;height:0;z-index:-25155993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utbg&#10;/fgCAAAoBwAADgAAAAAAAAAAAAAAAAAuAgAAZHJzL2Uyb0RvYy54bWxQSwECLQAUAAYACAAAACEA&#10;/dwwO9sAAAAHAQAADwAAAAAAAAAAAAAAAABSBQAAZHJzL2Rvd25yZXYueG1sUEsFBgAAAAAEAAQA&#10;8wAAAFoGAAAAAA==&#10;">
                <v:shape id="Freeform 39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60" name="Group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61" name="Freeform 39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97C8FB" id="Group 389" o:spid="_x0000_s1026" style="position:absolute;margin-left:0;margin-top:842pt;width:0;height:0;z-index:-25156096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">
                <v:shape id="Freeform 39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449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58" name="Group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59" name="Freeform 38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FAA7FC" id="Group 387" o:spid="_x0000_s1026" style="position:absolute;margin-left:0;margin-top:842pt;width:0;height:0;z-index:-25156198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eTL8b&#10;9wIAACgHAAAOAAAAAAAAAAAAAAAAAC4CAABkcnMvZTJvRG9jLnhtbFBLAQItABQABgAIAAAAIQD9&#10;3DA72wAAAAcBAAAPAAAAAAAAAAAAAAAAAFEFAABkcnMvZG93bnJldi54bWxQSwUGAAAAAAQABADz&#10;AAAAWQYAAAAA&#10;">
                <v:shape id="Freeform 38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34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56" name="Group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57" name="Freeform 38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901278" id="Group 385" o:spid="_x0000_s1026" style="position:absolute;margin-left:0;margin-top:842pt;width:0;height:0;z-index:-25156300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Pgzb&#10;lPgCAAAoBwAADgAAAAAAAAAAAAAAAAAuAgAAZHJzL2Uyb0RvYy54bWxQSwECLQAUAAYACAAAACEA&#10;/dwwO9sAAAAHAQAADwAAAAAAAAAAAAAAAABSBQAAZHJzL2Rvd25yZXYueG1sUEsFBgAAAAAEAAQA&#10;8wAAAFoGAAAAAA==&#10;">
                <v:shape id="Freeform 38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53" name="Group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55" name="Freeform 38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960AC" id="Group 383" o:spid="_x0000_s1026" style="position:absolute;margin-left:0;margin-top:842pt;width:0;height:0;z-index:-25156403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fVDr&#10;V/gCAAAoBwAADgAAAAAAAAAAAAAAAAAuAgAAZHJzL2Uyb0RvYy54bWxQSwECLQAUAAYACAAAACEA&#10;/dwwO9sAAAAHAQAADwAAAAAAAAAAAAAAAABSBQAAZHJzL2Rvd25yZXYueG1sUEsFBgAAAAAEAAQA&#10;8wAAAFoGAAAAAA==&#10;">
                <v:shape id="Freeform 38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514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51" name="Gro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52" name="Freeform 38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38238F" id="Group 381" o:spid="_x0000_s1026" style="position:absolute;margin-left:0;margin-top:842pt;width:0;height:0;z-index:-25156505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A+/IQU&#10;9wIAACgHAAAOAAAAAAAAAAAAAAAAAC4CAABkcnMvZTJvRG9jLnhtbFBLAQItABQABgAIAAAAIQD9&#10;3DA72wAAAAcBAAAPAAAAAAAAAAAAAAAAAFEFAABkcnMvZG93bnJldi54bWxQSwUGAAAAAAQABADz&#10;AAAAWQYAAAAA&#10;">
                <v:shape id="Freeform 38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</w:p>
    <w:p w:rsidR="00214776" w:rsidRPr="00941848" w:rsidRDefault="00214776" w:rsidP="00214776">
      <w:pPr>
        <w:spacing w:before="34"/>
        <w:ind w:left="1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2.2</w:t>
      </w:r>
      <w:r w:rsidRPr="008A4F86">
        <w:rPr>
          <w:rFonts w:ascii="Arial" w:eastAsia="Arial" w:hAnsi="Arial" w:cs="Arial"/>
          <w:b/>
        </w:rPr>
        <w:tab/>
        <w:t>Adequacy of study design related to research question</w:t>
      </w:r>
    </w:p>
    <w:p w:rsidR="00214776" w:rsidRDefault="00214776" w:rsidP="00214776">
      <w:pPr>
        <w:spacing w:before="34"/>
        <w:ind w:left="110"/>
        <w:rPr>
          <w:rFonts w:ascii="Arial" w:eastAsia="Arial" w:hAnsi="Arial" w:cs="Arial"/>
        </w:rPr>
      </w:pPr>
    </w:p>
    <w:p w:rsidR="00214776" w:rsidRPr="000F5E28" w:rsidRDefault="00214776" w:rsidP="00D22ED8">
      <w:pPr>
        <w:rPr>
          <w:rFonts w:ascii="Arial" w:hAnsi="Arial" w:cs="Arial"/>
          <w:color w:val="000000" w:themeColor="text1"/>
        </w:rPr>
      </w:pPr>
      <w:r w:rsidRPr="000F5E28">
        <w:rPr>
          <w:rFonts w:ascii="Arial" w:hAnsi="Arial" w:cs="Arial"/>
          <w:color w:val="000000" w:themeColor="text1"/>
        </w:rPr>
        <w:t xml:space="preserve">In the call for proposals extra attention is given to the adequacy of the chosen design in relation to the research question. </w:t>
      </w:r>
      <w:r w:rsidR="00D22ED8" w:rsidRPr="000F5E28">
        <w:rPr>
          <w:rFonts w:ascii="Arial" w:hAnsi="Arial" w:cs="Arial"/>
          <w:color w:val="000000" w:themeColor="text1"/>
        </w:rPr>
        <w:t>Researchers should be able to explain how the proposed research method is appropriate</w:t>
      </w:r>
      <w:r w:rsidR="00DC18E6">
        <w:rPr>
          <w:rFonts w:ascii="Arial" w:hAnsi="Arial" w:cs="Arial"/>
          <w:color w:val="000000" w:themeColor="text1"/>
        </w:rPr>
        <w:t xml:space="preserve"> </w:t>
      </w:r>
      <w:r w:rsidR="00D22ED8" w:rsidRPr="000F5E28">
        <w:rPr>
          <w:rFonts w:ascii="Arial" w:hAnsi="Arial" w:cs="Arial"/>
          <w:color w:val="000000" w:themeColor="text1"/>
        </w:rPr>
        <w:t xml:space="preserve">for the question posed, demonstrate that the design will answer the research question, and why it is the </w:t>
      </w:r>
      <w:r w:rsidR="00DC18E6">
        <w:rPr>
          <w:rFonts w:ascii="Arial" w:hAnsi="Arial" w:cs="Arial"/>
          <w:color w:val="000000" w:themeColor="text1"/>
        </w:rPr>
        <w:t>most adequate</w:t>
      </w:r>
      <w:r w:rsidR="00D22ED8" w:rsidRPr="000F5E28">
        <w:rPr>
          <w:rFonts w:ascii="Arial" w:hAnsi="Arial" w:cs="Arial"/>
          <w:color w:val="000000" w:themeColor="text1"/>
        </w:rPr>
        <w:t xml:space="preserve"> approach (see Strategy).</w:t>
      </w:r>
      <w:r w:rsidRPr="000F5E28">
        <w:rPr>
          <w:rFonts w:ascii="Arial" w:hAnsi="Arial" w:cs="Arial"/>
          <w:color w:val="000000" w:themeColor="text1"/>
        </w:rPr>
        <w:t xml:space="preserve"> </w:t>
      </w:r>
      <w:r w:rsidR="00015EDE" w:rsidRPr="000F5E28">
        <w:rPr>
          <w:rFonts w:ascii="Arial" w:hAnsi="Arial" w:cs="Arial"/>
          <w:color w:val="000000" w:themeColor="text1"/>
        </w:rPr>
        <w:t xml:space="preserve">Researchers should specify the </w:t>
      </w:r>
      <w:r w:rsidR="00DC18E6">
        <w:rPr>
          <w:rFonts w:ascii="Arial" w:hAnsi="Arial" w:cs="Arial"/>
          <w:color w:val="000000" w:themeColor="text1"/>
        </w:rPr>
        <w:t xml:space="preserve">setting where </w:t>
      </w:r>
      <w:r w:rsidR="00015EDE" w:rsidRPr="000F5E28">
        <w:rPr>
          <w:rFonts w:ascii="Arial" w:hAnsi="Arial" w:cs="Arial"/>
          <w:color w:val="000000" w:themeColor="text1"/>
        </w:rPr>
        <w:t>research is conducted. For instance is it feasible to</w:t>
      </w:r>
      <w:r w:rsidR="00DC18E6">
        <w:rPr>
          <w:rFonts w:ascii="Arial" w:hAnsi="Arial" w:cs="Arial"/>
          <w:color w:val="000000" w:themeColor="text1"/>
        </w:rPr>
        <w:t xml:space="preserve"> </w:t>
      </w:r>
      <w:r w:rsidR="00015EDE" w:rsidRPr="000F5E28">
        <w:rPr>
          <w:rFonts w:ascii="Arial" w:hAnsi="Arial" w:cs="Arial"/>
          <w:color w:val="000000" w:themeColor="text1"/>
        </w:rPr>
        <w:t>randomize the patients if the research comparators are different in kind (</w:t>
      </w:r>
      <w:r w:rsidR="000F5E28" w:rsidRPr="000F5E28">
        <w:rPr>
          <w:rFonts w:ascii="Arial" w:hAnsi="Arial" w:cs="Arial"/>
          <w:color w:val="000000" w:themeColor="text1"/>
        </w:rPr>
        <w:t xml:space="preserve">e.g. </w:t>
      </w:r>
      <w:r w:rsidR="00015EDE" w:rsidRPr="000F5E28">
        <w:rPr>
          <w:rFonts w:ascii="Arial" w:hAnsi="Arial" w:cs="Arial"/>
          <w:color w:val="000000" w:themeColor="text1"/>
        </w:rPr>
        <w:t>surgery versus behavourial therapy)</w:t>
      </w:r>
      <w:r w:rsidR="008B0CD4" w:rsidRPr="000F5E28">
        <w:rPr>
          <w:rFonts w:ascii="Arial" w:hAnsi="Arial" w:cs="Arial"/>
          <w:color w:val="000000" w:themeColor="text1"/>
        </w:rPr>
        <w:t xml:space="preserve">? </w:t>
      </w:r>
      <w:r w:rsidR="00015EDE" w:rsidRPr="000F5E28">
        <w:rPr>
          <w:rFonts w:ascii="Arial" w:hAnsi="Arial" w:cs="Arial"/>
          <w:color w:val="000000" w:themeColor="text1"/>
        </w:rPr>
        <w:t xml:space="preserve"> </w:t>
      </w:r>
      <w:r w:rsidR="008B0CD4" w:rsidRPr="000F5E28">
        <w:rPr>
          <w:rFonts w:ascii="Arial" w:hAnsi="Arial" w:cs="Arial"/>
          <w:color w:val="000000" w:themeColor="text1"/>
        </w:rPr>
        <w:t xml:space="preserve">Is it possible to have </w:t>
      </w:r>
      <w:r w:rsidR="00DC18E6">
        <w:rPr>
          <w:rFonts w:ascii="Arial" w:hAnsi="Arial" w:cs="Arial"/>
          <w:color w:val="000000" w:themeColor="text1"/>
        </w:rPr>
        <w:t>a control group using</w:t>
      </w:r>
      <w:r w:rsidR="008B0CD4" w:rsidRPr="000F5E28">
        <w:rPr>
          <w:rFonts w:ascii="Arial" w:hAnsi="Arial" w:cs="Arial"/>
          <w:color w:val="000000" w:themeColor="text1"/>
        </w:rPr>
        <w:t xml:space="preserve"> standard care? </w:t>
      </w:r>
    </w:p>
    <w:p w:rsidR="00214776" w:rsidRPr="00C342A5" w:rsidRDefault="00214776" w:rsidP="00214776">
      <w:pPr>
        <w:pStyle w:val="Geenafstand"/>
        <w:rPr>
          <w:rFonts w:ascii="Arial" w:eastAsia="Arial" w:hAnsi="Arial" w:cs="Arial"/>
        </w:rPr>
      </w:pPr>
      <w:r w:rsidRPr="000F5E28">
        <w:rPr>
          <w:rFonts w:ascii="Arial" w:eastAsia="Arial" w:hAnsi="Arial" w:cs="Arial"/>
        </w:rPr>
        <w:t>Consider:</w:t>
      </w:r>
    </w:p>
    <w:p w:rsidR="008171CC" w:rsidRDefault="00214776" w:rsidP="00214776">
      <w:pPr>
        <w:spacing w:before="6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 xml:space="preserve">Is the chosen design </w:t>
      </w:r>
      <w:r w:rsidR="008171CC">
        <w:rPr>
          <w:rFonts w:ascii="Arial" w:eastAsia="Arial" w:hAnsi="Arial" w:cs="Arial"/>
        </w:rPr>
        <w:t>well motivated in the grant proposal?</w:t>
      </w:r>
    </w:p>
    <w:p w:rsidR="00C06BE3" w:rsidRDefault="008171CC" w:rsidP="00214776">
      <w:pPr>
        <w:spacing w:before="6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• Is the chosen design appropriate for the question posed and will this design answer the research question</w:t>
      </w:r>
      <w:r w:rsidR="000F5E28">
        <w:rPr>
          <w:rFonts w:ascii="Arial" w:eastAsia="Arial" w:hAnsi="Arial" w:cs="Arial"/>
        </w:rPr>
        <w:t>?</w:t>
      </w:r>
      <w:r>
        <w:rPr>
          <w:rFonts w:ascii="Arial" w:eastAsia="Arial" w:hAnsi="Arial" w:cs="Arial"/>
        </w:rPr>
        <w:t xml:space="preserve"> </w:t>
      </w:r>
    </w:p>
    <w:p w:rsidR="00C06BE3" w:rsidRDefault="00C06BE3" w:rsidP="00214776">
      <w:pPr>
        <w:spacing w:before="6"/>
        <w:ind w:left="680"/>
        <w:rPr>
          <w:rFonts w:ascii="Arial" w:eastAsia="Arial" w:hAnsi="Arial" w:cs="Arial"/>
        </w:rPr>
        <w:sectPr w:rsidR="00C06BE3">
          <w:type w:val="continuous"/>
          <w:pgSz w:w="11900" w:h="16840"/>
          <w:pgMar w:top="780" w:right="740" w:bottom="0" w:left="740" w:header="708" w:footer="708" w:gutter="0"/>
          <w:cols w:space="708"/>
        </w:sectPr>
      </w:pPr>
      <w:r>
        <w:rPr>
          <w:rFonts w:ascii="Arial" w:eastAsia="Arial" w:hAnsi="Arial" w:cs="Arial"/>
        </w:rPr>
        <w:t>Please indicate the strong and weak(er) points.</w:t>
      </w:r>
    </w:p>
    <w:p w:rsidR="00214776" w:rsidRDefault="00214776" w:rsidP="00214776">
      <w:pPr>
        <w:spacing w:before="8" w:line="120" w:lineRule="exact"/>
        <w:rPr>
          <w:sz w:val="12"/>
          <w:szCs w:val="12"/>
        </w:rPr>
      </w:pPr>
    </w:p>
    <w:p w:rsidR="00214776" w:rsidRDefault="007D21C4" w:rsidP="00214776">
      <w:pPr>
        <w:spacing w:line="220" w:lineRule="exact"/>
        <w:ind w:left="110" w:right="-50"/>
        <w:rPr>
          <w:rFonts w:ascii="Arial" w:eastAsia="Arial" w:hAnsi="Arial" w:cs="Arial"/>
          <w:b/>
          <w:position w:val="-1"/>
        </w:rPr>
      </w:pPr>
      <w:r>
        <w:rPr>
          <w:rFonts w:ascii="Arial" w:eastAsia="Arial" w:hAnsi="Arial" w:cs="Arial"/>
          <w:b/>
          <w:noProof/>
          <w:position w:val="-1"/>
          <w:lang w:val="nl-NL" w:eastAsia="nl-NL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6494145" cy="247015"/>
                <wp:effectExtent l="10160" t="11430" r="10795" b="8255"/>
                <wp:wrapNone/>
                <wp:docPr id="250" name="Text Box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214776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  <w:r w:rsidRPr="00C342A5"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23" o:spid="_x0000_s1028" type="#_x0000_t202" style="position:absolute;left:0;text-align:left;margin-left:-2.35pt;margin-top:4.45pt;width:511.35pt;height:19.45pt;z-index:251773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">
                <v:textbox style="mso-fit-shape-to-text:t">
                  <w:txbxContent>
                    <w:p w:rsidR="00015EDE" w:rsidRPr="00F83E05" w:rsidRDefault="00015EDE" w:rsidP="00214776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  <w:r w:rsidRPr="00C342A5">
                        <w:rPr>
                          <w:rFonts w:ascii="Arial" w:hAnsi="Arial" w:cs="Arial"/>
                          <w:lang w:val="nl-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4776" w:rsidRDefault="00214776" w:rsidP="00214776">
      <w:pPr>
        <w:spacing w:line="220" w:lineRule="exact"/>
        <w:ind w:left="110" w:right="-50"/>
        <w:rPr>
          <w:rFonts w:ascii="Arial" w:eastAsia="Arial" w:hAnsi="Arial" w:cs="Arial"/>
          <w:b/>
          <w:position w:val="-1"/>
        </w:rPr>
      </w:pPr>
    </w:p>
    <w:p w:rsidR="00214776" w:rsidRDefault="00214776" w:rsidP="00214776">
      <w:pPr>
        <w:spacing w:line="220" w:lineRule="exact"/>
        <w:ind w:left="110" w:right="-50"/>
        <w:rPr>
          <w:rFonts w:ascii="Arial" w:eastAsia="Arial" w:hAnsi="Arial" w:cs="Arial"/>
          <w:b/>
          <w:position w:val="-1"/>
        </w:rPr>
      </w:pPr>
    </w:p>
    <w:p w:rsidR="00AC2EF0" w:rsidRDefault="00AC2EF0">
      <w:pPr>
        <w:spacing w:line="120" w:lineRule="exact"/>
        <w:rPr>
          <w:sz w:val="12"/>
          <w:szCs w:val="12"/>
        </w:rPr>
      </w:pPr>
    </w:p>
    <w:p w:rsidR="00214776" w:rsidRDefault="00214776">
      <w:pPr>
        <w:spacing w:line="120" w:lineRule="exact"/>
        <w:rPr>
          <w:sz w:val="12"/>
          <w:szCs w:val="12"/>
        </w:rPr>
      </w:pPr>
    </w:p>
    <w:p w:rsidR="00C342A5" w:rsidRDefault="007D21C4">
      <w:pPr>
        <w:spacing w:line="220" w:lineRule="exact"/>
        <w:ind w:left="110" w:right="-50"/>
        <w:rPr>
          <w:rFonts w:ascii="Arial" w:eastAsia="Arial" w:hAnsi="Arial" w:cs="Arial"/>
          <w:b/>
          <w:position w:val="-1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36195</wp:posOffset>
                </wp:positionV>
                <wp:extent cx="6494145" cy="1714500"/>
                <wp:effectExtent l="1905" t="0" r="9525" b="0"/>
                <wp:wrapNone/>
                <wp:docPr id="23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1714500"/>
                          <a:chOff x="839" y="-1721"/>
                          <a:chExt cx="10227" cy="2075"/>
                        </a:xfrm>
                      </wpg:grpSpPr>
                      <wpg:grpSp>
                        <wpg:cNvPr id="236" name="Group 196"/>
                        <wpg:cNvGrpSpPr>
                          <a:grpSpLocks/>
                        </wpg:cNvGrpSpPr>
                        <wpg:grpSpPr bwMode="auto">
                          <a:xfrm>
                            <a:off x="850" y="-1711"/>
                            <a:ext cx="10205" cy="547"/>
                            <a:chOff x="850" y="-1711"/>
                            <a:chExt cx="10205" cy="547"/>
                          </a:xfrm>
                        </wpg:grpSpPr>
                        <wps:wsp>
                          <wps:cNvPr id="237" name="Freeform 209"/>
                          <wps:cNvSpPr>
                            <a:spLocks/>
                          </wps:cNvSpPr>
                          <wps:spPr bwMode="auto">
                            <a:xfrm>
                              <a:off x="850" y="-1711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1164 -1711"/>
                                <a:gd name="T3" fmla="*/ -1164 h 547"/>
                                <a:gd name="T4" fmla="+- 0 11055 850"/>
                                <a:gd name="T5" fmla="*/ T4 w 10205"/>
                                <a:gd name="T6" fmla="+- 0 -1164 -1711"/>
                                <a:gd name="T7" fmla="*/ -1164 h 547"/>
                                <a:gd name="T8" fmla="+- 0 11055 850"/>
                                <a:gd name="T9" fmla="*/ T8 w 10205"/>
                                <a:gd name="T10" fmla="+- 0 -1711 -1711"/>
                                <a:gd name="T11" fmla="*/ -1711 h 547"/>
                                <a:gd name="T12" fmla="+- 0 850 850"/>
                                <a:gd name="T13" fmla="*/ T12 w 10205"/>
                                <a:gd name="T14" fmla="+- 0 -1711 -1711"/>
                                <a:gd name="T15" fmla="*/ -1711 h 547"/>
                                <a:gd name="T16" fmla="+- 0 850 850"/>
                                <a:gd name="T17" fmla="*/ T16 w 10205"/>
                                <a:gd name="T18" fmla="+- 0 -1164 -1711"/>
                                <a:gd name="T19" fmla="*/ -1164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8" name="Group 197"/>
                          <wpg:cNvGrpSpPr>
                            <a:grpSpLocks/>
                          </wpg:cNvGrpSpPr>
                          <wpg:grpSpPr bwMode="auto">
                            <a:xfrm>
                              <a:off x="850" y="-1701"/>
                              <a:ext cx="10205" cy="0"/>
                              <a:chOff x="850" y="-1701"/>
                              <a:chExt cx="10205" cy="0"/>
                            </a:xfrm>
                          </wpg:grpSpPr>
                          <wps:wsp>
                            <wps:cNvPr id="239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850" y="-1701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40" name="Group 1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-1164"/>
                                <a:ext cx="10205" cy="1508"/>
                                <a:chOff x="850" y="-1164"/>
                                <a:chExt cx="10205" cy="1508"/>
                              </a:xfrm>
                            </wpg:grpSpPr>
                            <wps:wsp>
                              <wps:cNvPr id="241" name="Freeform 2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-1164"/>
                                  <a:ext cx="10205" cy="1508"/>
                                </a:xfrm>
                                <a:custGeom>
                                  <a:avLst/>
                                  <a:gdLst>
                                    <a:gd name="T0" fmla="+- 0 850 850"/>
                                    <a:gd name="T1" fmla="*/ T0 w 10205"/>
                                    <a:gd name="T2" fmla="+- 0 344 -1164"/>
                                    <a:gd name="T3" fmla="*/ 344 h 1508"/>
                                    <a:gd name="T4" fmla="+- 0 11055 850"/>
                                    <a:gd name="T5" fmla="*/ T4 w 10205"/>
                                    <a:gd name="T6" fmla="+- 0 344 -1164"/>
                                    <a:gd name="T7" fmla="*/ 344 h 1508"/>
                                    <a:gd name="T8" fmla="+- 0 11055 850"/>
                                    <a:gd name="T9" fmla="*/ T8 w 10205"/>
                                    <a:gd name="T10" fmla="+- 0 -1164 -1164"/>
                                    <a:gd name="T11" fmla="*/ -1164 h 1508"/>
                                    <a:gd name="T12" fmla="+- 0 850 850"/>
                                    <a:gd name="T13" fmla="*/ T12 w 10205"/>
                                    <a:gd name="T14" fmla="+- 0 -1164 -1164"/>
                                    <a:gd name="T15" fmla="*/ -1164 h 1508"/>
                                    <a:gd name="T16" fmla="+- 0 850 850"/>
                                    <a:gd name="T17" fmla="*/ T16 w 10205"/>
                                    <a:gd name="T18" fmla="+- 0 344 -1164"/>
                                    <a:gd name="T19" fmla="*/ 344 h 150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205" h="1508">
                                      <a:moveTo>
                                        <a:pt x="0" y="1508"/>
                                      </a:moveTo>
                                      <a:lnTo>
                                        <a:pt x="10205" y="1508"/>
                                      </a:lnTo>
                                      <a:lnTo>
                                        <a:pt x="102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42" name="Group 1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40" y="-1691"/>
                                  <a:ext cx="1215" cy="527"/>
                                  <a:chOff x="9840" y="-1691"/>
                                  <a:chExt cx="1215" cy="527"/>
                                </a:xfrm>
                              </wpg:grpSpPr>
                              <wps:wsp>
                                <wps:cNvPr id="243" name="Freeform 2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840" y="-1691"/>
                                    <a:ext cx="1215" cy="527"/>
                                  </a:xfrm>
                                  <a:custGeom>
                                    <a:avLst/>
                                    <a:gdLst>
                                      <a:gd name="T0" fmla="+- 0 9840 9840"/>
                                      <a:gd name="T1" fmla="*/ T0 w 1215"/>
                                      <a:gd name="T2" fmla="+- 0 -1164 -1691"/>
                                      <a:gd name="T3" fmla="*/ -1164 h 527"/>
                                      <a:gd name="T4" fmla="+- 0 11055 9840"/>
                                      <a:gd name="T5" fmla="*/ T4 w 1215"/>
                                      <a:gd name="T6" fmla="+- 0 -1164 -1691"/>
                                      <a:gd name="T7" fmla="*/ -1164 h 527"/>
                                      <a:gd name="T8" fmla="+- 0 11055 9840"/>
                                      <a:gd name="T9" fmla="*/ T8 w 1215"/>
                                      <a:gd name="T10" fmla="+- 0 -1691 -1691"/>
                                      <a:gd name="T11" fmla="*/ -1691 h 527"/>
                                      <a:gd name="T12" fmla="+- 0 9840 9840"/>
                                      <a:gd name="T13" fmla="*/ T12 w 1215"/>
                                      <a:gd name="T14" fmla="+- 0 -1691 -1691"/>
                                      <a:gd name="T15" fmla="*/ -1691 h 527"/>
                                      <a:gd name="T16" fmla="+- 0 9840 9840"/>
                                      <a:gd name="T17" fmla="*/ T16 w 1215"/>
                                      <a:gd name="T18" fmla="+- 0 -1164 -1691"/>
                                      <a:gd name="T19" fmla="*/ -1164 h 52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215" h="527">
                                        <a:moveTo>
                                          <a:pt x="0" y="527"/>
                                        </a:moveTo>
                                        <a:lnTo>
                                          <a:pt x="1215" y="527"/>
                                        </a:lnTo>
                                        <a:lnTo>
                                          <a:pt x="12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44" name="Group 20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1691"/>
                                    <a:ext cx="415" cy="271"/>
                                    <a:chOff x="9840" y="-1691"/>
                                    <a:chExt cx="415" cy="271"/>
                                  </a:xfrm>
                                </wpg:grpSpPr>
                                <wps:wsp>
                                  <wps:cNvPr id="245" name="Freeform 20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1691"/>
                                      <a:ext cx="415" cy="271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415"/>
                                        <a:gd name="T2" fmla="+- 0 -1420 -1691"/>
                                        <a:gd name="T3" fmla="*/ -1420 h 271"/>
                                        <a:gd name="T4" fmla="+- 0 10255 9840"/>
                                        <a:gd name="T5" fmla="*/ T4 w 415"/>
                                        <a:gd name="T6" fmla="+- 0 -1420 -1691"/>
                                        <a:gd name="T7" fmla="*/ -1420 h 271"/>
                                        <a:gd name="T8" fmla="+- 0 10255 9840"/>
                                        <a:gd name="T9" fmla="*/ T8 w 415"/>
                                        <a:gd name="T10" fmla="+- 0 -1691 -1691"/>
                                        <a:gd name="T11" fmla="*/ -1691 h 271"/>
                                        <a:gd name="T12" fmla="+- 0 9840 9840"/>
                                        <a:gd name="T13" fmla="*/ T12 w 415"/>
                                        <a:gd name="T14" fmla="+- 0 -1691 -1691"/>
                                        <a:gd name="T15" fmla="*/ -1691 h 271"/>
                                        <a:gd name="T16" fmla="+- 0 9840 9840"/>
                                        <a:gd name="T17" fmla="*/ T16 w 415"/>
                                        <a:gd name="T18" fmla="+- 0 -1420 -1691"/>
                                        <a:gd name="T19" fmla="*/ -1420 h 271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415" h="271">
                                          <a:moveTo>
                                            <a:pt x="0" y="271"/>
                                          </a:move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7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46" name="Group 20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40" y="-1691"/>
                                      <a:ext cx="415" cy="271"/>
                                      <a:chOff x="10240" y="-1691"/>
                                      <a:chExt cx="415" cy="271"/>
                                    </a:xfrm>
                                  </wpg:grpSpPr>
                                  <wps:wsp>
                                    <wps:cNvPr id="247" name="Freeform 20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40" y="-1691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10240 10240"/>
                                          <a:gd name="T1" fmla="*/ T0 w 415"/>
                                          <a:gd name="T2" fmla="+- 0 -1420 -1691"/>
                                          <a:gd name="T3" fmla="*/ -1420 h 271"/>
                                          <a:gd name="T4" fmla="+- 0 10655 10240"/>
                                          <a:gd name="T5" fmla="*/ T4 w 415"/>
                                          <a:gd name="T6" fmla="+- 0 -1420 -1691"/>
                                          <a:gd name="T7" fmla="*/ -1420 h 271"/>
                                          <a:gd name="T8" fmla="+- 0 10655 10240"/>
                                          <a:gd name="T9" fmla="*/ T8 w 415"/>
                                          <a:gd name="T10" fmla="+- 0 -1691 -1691"/>
                                          <a:gd name="T11" fmla="*/ -1691 h 271"/>
                                          <a:gd name="T12" fmla="+- 0 10240 10240"/>
                                          <a:gd name="T13" fmla="*/ T12 w 415"/>
                                          <a:gd name="T14" fmla="+- 0 -1691 -1691"/>
                                          <a:gd name="T15" fmla="*/ -1691 h 271"/>
                                          <a:gd name="T16" fmla="+- 0 10240 10240"/>
                                          <a:gd name="T17" fmla="*/ T16 w 415"/>
                                          <a:gd name="T18" fmla="+- 0 -1420 -1691"/>
                                          <a:gd name="T19" fmla="*/ -1420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48" name="Group 20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0" y="-1691"/>
                                        <a:ext cx="415" cy="271"/>
                                        <a:chOff x="10640" y="-1691"/>
                                        <a:chExt cx="415" cy="271"/>
                                      </a:xfrm>
                                    </wpg:grpSpPr>
                                    <wps:wsp>
                                      <wps:cNvPr id="249" name="Freeform 20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640" y="-1691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640 10640"/>
                                            <a:gd name="T1" fmla="*/ T0 w 415"/>
                                            <a:gd name="T2" fmla="+- 0 -1420 -1691"/>
                                            <a:gd name="T3" fmla="*/ -1420 h 271"/>
                                            <a:gd name="T4" fmla="+- 0 11055 10640"/>
                                            <a:gd name="T5" fmla="*/ T4 w 415"/>
                                            <a:gd name="T6" fmla="+- 0 -1420 -1691"/>
                                            <a:gd name="T7" fmla="*/ -1420 h 271"/>
                                            <a:gd name="T8" fmla="+- 0 11055 10640"/>
                                            <a:gd name="T9" fmla="*/ T8 w 415"/>
                                            <a:gd name="T10" fmla="+- 0 -1691 -1691"/>
                                            <a:gd name="T11" fmla="*/ -1691 h 271"/>
                                            <a:gd name="T12" fmla="+- 0 10640 10640"/>
                                            <a:gd name="T13" fmla="*/ T12 w 415"/>
                                            <a:gd name="T14" fmla="+- 0 -1691 -1691"/>
                                            <a:gd name="T15" fmla="*/ -1691 h 271"/>
                                            <a:gd name="T16" fmla="+- 0 10640 10640"/>
                                            <a:gd name="T17" fmla="*/ T16 w 415"/>
                                            <a:gd name="T18" fmla="+- 0 -1420 -1691"/>
                                            <a:gd name="T19" fmla="*/ -1420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139D5" id="Group 195" o:spid="_x0000_s1026" style="position:absolute;margin-left:27.9pt;margin-top:2.85pt;width:511.35pt;height:135pt;z-index:-251701248;mso-position-horizontal-relative:page" coordorigin="839,-1721" coordsize="10227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">
                <v:group id="Group 196" o:spid="_x0000_s1027" style="position:absolute;left:850;top:-1711;width:10205;height:547" coordorigin="850,-1711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shape id="Freeform 209" o:spid="_x0000_s1028" style="position:absolute;left:850;top:-1711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" path="m,547r10205,l10205,,,,,547xe" fillcolor="#f0f0f0" stroked="f">
                    <v:path arrowok="t" o:connecttype="custom" o:connectlocs="0,-1164;10205,-1164;10205,-1711;0,-1711;0,-1164" o:connectangles="0,0,0,0,0"/>
                  </v:shape>
                  <v:group id="Group 197" o:spid="_x0000_s1029" style="position:absolute;left:850;top:-1701;width:10205;height:0" coordorigin="850,-1701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  <v:shape id="Freeform 208" o:spid="_x0000_s1030" style="position:absolute;left:850;top:-1701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" path="m,l10205,e" filled="f" strokeweight="1.1pt">
                      <v:path arrowok="t" o:connecttype="custom" o:connectlocs="0,0;10205,0" o:connectangles="0,0"/>
                    </v:shape>
                    <v:group id="Group 198" o:spid="_x0000_s1031" style="position:absolute;left:850;top:-1164;width:10205;height:1508" coordorigin="850,-1164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    <v:shape id="Freeform 207" o:spid="_x0000_s1032" style="position:absolute;left:850;top:-1164;width:10205;height:1508;visibility:visible;mso-wrap-style:square;v-text-anchor:top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" path="m,1508r10205,l10205,,,,,1508xe" fillcolor="#f0f0f0" stroked="f">
                        <v:path arrowok="t" o:connecttype="custom" o:connectlocs="0,344;10205,344;10205,-1164;0,-1164;0,344" o:connectangles="0,0,0,0,0"/>
                      </v:shape>
                      <v:group id="Group 199" o:spid="_x0000_s1033" style="position:absolute;left:9840;top:-1691;width:1215;height:527" coordorigin="9840,-1691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    <v:shape id="Freeform 206" o:spid="_x0000_s1034" style="position:absolute;left:9840;top:-1691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" path="m,527r1215,l1215,,,,,527xe" stroked="f">
                          <v:path arrowok="t" o:connecttype="custom" o:connectlocs="0,-1164;1215,-1164;1215,-1691;0,-1691;0,-1164" o:connectangles="0,0,0,0,0"/>
                        </v:shape>
                        <v:group id="Group 200" o:spid="_x0000_s1035" style="position:absolute;left:9840;top:-1691;width:415;height:271" coordorigin="9840,-1691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        <v:shape id="Freeform 205" o:spid="_x0000_s1036" style="position:absolute;left:9840;top:-1691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" path="m,271r415,l415,,,,,271xe" fillcolor="black" stroked="f">
                            <v:path arrowok="t" o:connecttype="custom" o:connectlocs="0,-1420;415,-1420;415,-1691;0,-1691;0,-1420" o:connectangles="0,0,0,0,0"/>
                          </v:shape>
                          <v:group id="Group 201" o:spid="_x0000_s1037" style="position:absolute;left:10240;top:-1691;width:415;height:271" coordorigin="10240,-1691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      <v:shape id="Freeform 204" o:spid="_x0000_s1038" style="position:absolute;left:10240;top:-1691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" path="m,271r415,l415,,,,,271xe" fillcolor="black" stroked="f">
                              <v:path arrowok="t" o:connecttype="custom" o:connectlocs="0,-1420;415,-1420;415,-1691;0,-1691;0,-1420" o:connectangles="0,0,0,0,0"/>
                            </v:shape>
                            <v:group id="Group 202" o:spid="_x0000_s1039" style="position:absolute;left:10640;top:-1691;width:415;height:271" coordorigin="10640,-1691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          <v:shape id="Freeform 203" o:spid="_x0000_s1040" style="position:absolute;left:10640;top:-1691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" path="m,271r415,l415,,,,,271xe" fillcolor="black" stroked="f">
                                <v:path arrowok="t" o:connecttype="custom" o:connectlocs="0,-1420;415,-1420;415,-1691;0,-1691;0,-1420" o:connectangles="0,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</w:p>
    <w:p w:rsidR="00AC2EF0" w:rsidRDefault="007C2B1D">
      <w:pPr>
        <w:spacing w:line="220" w:lineRule="exact"/>
        <w:ind w:left="110" w:right="-50"/>
        <w:rPr>
          <w:rFonts w:ascii="Arial" w:eastAsia="Arial" w:hAnsi="Arial" w:cs="Arial"/>
        </w:rPr>
      </w:pPr>
      <w:r w:rsidRPr="00214776">
        <w:rPr>
          <w:rFonts w:ascii="Arial" w:eastAsia="Arial" w:hAnsi="Arial" w:cs="Arial"/>
          <w:b/>
          <w:position w:val="-1"/>
        </w:rPr>
        <w:t>2.3 Feasibility</w:t>
      </w:r>
    </w:p>
    <w:p w:rsidR="00AC2EF0" w:rsidRDefault="00187507">
      <w:pPr>
        <w:spacing w:before="9" w:line="140" w:lineRule="exact"/>
        <w:rPr>
          <w:sz w:val="15"/>
          <w:szCs w:val="15"/>
        </w:rPr>
      </w:pPr>
      <w:r>
        <w:br w:type="column"/>
      </w:r>
    </w:p>
    <w:p w:rsidR="00AC2EF0" w:rsidRDefault="00187507">
      <w:pPr>
        <w:rPr>
          <w:rFonts w:ascii="Arial" w:eastAsia="Arial" w:hAnsi="Arial" w:cs="Arial"/>
          <w:sz w:val="16"/>
          <w:szCs w:val="16"/>
        </w:rPr>
        <w:sectPr w:rsidR="00AC2EF0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3211" w:space="6050"/>
            <w:col w:w="115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AC2EF0" w:rsidRDefault="007D21C4">
      <w:pPr>
        <w:spacing w:before="7" w:line="260" w:lineRule="exact"/>
        <w:rPr>
          <w:sz w:val="26"/>
          <w:szCs w:val="26"/>
        </w:rPr>
      </w:pPr>
      <w:r>
        <w:rPr>
          <w:rFonts w:ascii="Arial" w:hAnsi="Arial" w:cs="Arial"/>
          <w:noProof/>
          <w:lang w:val="nl-NL" w:eastAsia="nl-NL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page">
              <wp:posOffset>539750</wp:posOffset>
            </wp:positionH>
            <wp:positionV relativeFrom="page">
              <wp:posOffset>213360</wp:posOffset>
            </wp:positionV>
            <wp:extent cx="1270000" cy="220345"/>
            <wp:effectExtent l="0" t="0" r="0" b="0"/>
            <wp:wrapNone/>
            <wp:docPr id="254" name="Afbeelding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2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33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34" name="Freeform 25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5E39E" id="Group 252" o:spid="_x0000_s1026" style="position:absolute;margin-left:0;margin-top:842pt;width:0;height:0;z-index:-25167974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A/qIsh&#10;9wIAACgHAAAOAAAAAAAAAAAAAAAAAC4CAABkcnMvZTJvRG9jLnhtbFBLAQItABQABgAIAAAAIQD9&#10;3DA72wAAAAcBAAAPAAAAAAAAAAAAAAAAAFEFAABkcnMvZG93bnJldi54bWxQSwUGAAAAAAQABADz&#10;AAAAWQYAAAAA&#10;">
                <v:shape id="Freeform 25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31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32" name="Freeform 25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B459C" id="Group 250" o:spid="_x0000_s1026" style="position:absolute;margin-left:0;margin-top:842pt;width:0;height:0;z-index:-25168076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aD4D&#10;MPgCAAAoBwAADgAAAAAAAAAAAAAAAAAuAgAAZHJzL2Uyb0RvYy54bWxQSwECLQAUAAYACAAAACEA&#10;/dwwO9sAAAAHAQAADwAAAAAAAAAAAAAAAABSBQAAZHJzL2Rvd25yZXYueG1sUEsFBgAAAAAEAAQA&#10;8wAAAFoGAAAAAA==&#10;">
                <v:shape id="Freeform 25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29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30" name="Freeform 24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40BDB3" id="Group 248" o:spid="_x0000_s1026" style="position:absolute;margin-left:0;margin-top:842pt;width:0;height:0;z-index:-25168179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epfd&#10;HfgCAAAoBwAADgAAAAAAAAAAAAAAAAAuAgAAZHJzL2Uyb0RvYy54bWxQSwECLQAUAAYACAAAACEA&#10;/dwwO9sAAAAHAQAADwAAAAAAAAAAAAAAAABSBQAAZHJzL2Rvd25yZXYueG1sUEsFBgAAAAAEAAQA&#10;8wAAAFoGAAAAAA==&#10;">
                <v:shape id="Freeform 24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27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28" name="Freeform 24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CC06B" id="Group 246" o:spid="_x0000_s1026" style="position:absolute;margin-left:0;margin-top:842pt;width:0;height:0;z-index:-25168281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Pwbc&#10;iPgCAAAoBwAADgAAAAAAAAAAAAAAAAAuAgAAZHJzL2Uyb0RvYy54bWxQSwECLQAUAAYACAAAACEA&#10;/dwwO9sAAAAHAQAADwAAAAAAAAAAAAAAAABSBQAAZHJzL2Rvd25yZXYueG1sUEsFBgAAAAAEAAQA&#10;8wAAAFoGAAAAAA==&#10;">
                <v:shape id="Freeform 24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25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26" name="Freeform 24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E0A354" id="Group 244" o:spid="_x0000_s1026" style="position:absolute;margin-left:0;margin-top:842pt;width:0;height:0;z-index:-25168384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qtGg3&#10;9wIAACgHAAAOAAAAAAAAAAAAAAAAAC4CAABkcnMvZTJvRG9jLnhtbFBLAQItABQABgAIAAAAIQD9&#10;3DA72wAAAAcBAAAPAAAAAAAAAAAAAAAAAFEFAABkcnMvZG93bnJldi54bWxQSwUGAAAAAAQABADz&#10;AAAAWQYAAAAA&#10;">
                <v:shape id="Freeform 24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23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24" name="Freeform 24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AB445C" id="Group 242" o:spid="_x0000_s1026" style="position:absolute;margin-left:0;margin-top:842pt;width:0;height:0;z-index:-25168486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RKs2r&#10;9wIAACgHAAAOAAAAAAAAAAAAAAAAAC4CAABkcnMvZTJvRG9jLnhtbFBLAQItABQABgAIAAAAIQD9&#10;3DA72wAAAAcBAAAPAAAAAAAAAAAAAAAAAFEFAABkcnMvZG93bnJldi54bWxQSwUGAAAAAAQABADz&#10;AAAAWQYAAAAA&#10;">
                <v:shape id="Freeform 24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21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22" name="Freeform 24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4BA6B" id="Group 240" o:spid="_x0000_s1026" style="position:absolute;margin-left:0;margin-top:842pt;width:0;height:0;z-index:-25168588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">
                <v:shape id="Freeform 24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19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20" name="Freeform 23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102213" id="Group 238" o:spid="_x0000_s1026" style="position:absolute;margin-left:0;margin-top:842pt;width:0;height:0;z-index:-25168691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">
                <v:shape id="Freeform 23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17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18" name="Freeform 23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AA19A5" id="Group 236" o:spid="_x0000_s1026" style="position:absolute;margin-left:0;margin-top:842pt;width:0;height:0;z-index:-25168793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eydP&#10;VfgCAAAoBwAADgAAAAAAAAAAAAAAAAAuAgAAZHJzL2Uyb0RvYy54bWxQSwECLQAUAAYACAAAACEA&#10;/dwwO9sAAAAHAQAADwAAAAAAAAAAAAAAAABSBQAAZHJzL2Rvd25yZXYueG1sUEsFBgAAAAAEAAQA&#10;8wAAAFoGAAAAAA==&#10;">
                <v:shape id="Freeform 23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15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16" name="Freeform 23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41BA83" id="Group 234" o:spid="_x0000_s1026" style="position:absolute;margin-left:0;margin-top:842pt;width:0;height:0;z-index:-25168896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7pX7&#10;6vgCAAAoBwAADgAAAAAAAAAAAAAAAAAuAgAAZHJzL2Uyb0RvYy54bWxQSwECLQAUAAYACAAAACEA&#10;/dwwO9sAAAAHAQAADwAAAAAAAAAAAAAAAABSBQAAZHJzL2Rvd25yZXYueG1sUEsFBgAAAAAEAAQA&#10;8wAAAFoGAAAAAA==&#10;">
                <v:shape id="Freeform 23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649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13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14" name="Freeform 23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EC8974" id="Group 232" o:spid="_x0000_s1026" style="position:absolute;margin-left:0;margin-top:842pt;width:0;height:0;z-index:-25168998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1Qte&#10;dvgCAAAoBwAADgAAAAAAAAAAAAAAAAAuAgAAZHJzL2Uyb0RvYy54bWxQSwECLQAUAAYACAAAACEA&#10;/dwwO9sAAAAHAQAADwAAAAAAAAAAAAAAAABSBQAAZHJzL2Rvd25yZXYueG1sUEsFBgAAAAAEAAQA&#10;8wAAAFoGAAAAAA==&#10;">
                <v:shape id="Freeform 23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11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12" name="Freeform 23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74DDF" id="Group 230" o:spid="_x0000_s1026" style="position:absolute;margin-left:0;margin-top:842pt;width:0;height:0;z-index:-25169100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gp3W&#10;Z/gCAAAoBwAADgAAAAAAAAAAAAAAAAAuAgAAZHJzL2Uyb0RvYy54bWxQSwECLQAUAAYACAAAACEA&#10;/dwwO9sAAAAHAQAADwAAAAAAAAAAAAAAAABSBQAAZHJzL2Rvd25yZXYueG1sUEsFBgAAAAAEAAQA&#10;8wAAAFoGAAAAAA==&#10;">
                <v:shape id="Freeform 23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09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10" name="Freeform 22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C1F65" id="Group 228" o:spid="_x0000_s1026" style="position:absolute;margin-left:0;margin-top:842pt;width:0;height:0;z-index:-25169203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kDQI&#10;SvgCAAAoBwAADgAAAAAAAAAAAAAAAAAuAgAAZHJzL2Uyb0RvYy54bWxQSwECLQAUAAYACAAAACEA&#10;/dwwO9sAAAAHAQAADwAAAAAAAAAAAAAAAABSBQAAZHJzL2Rvd25yZXYueG1sUEsFBgAAAAAEAAQA&#10;8wAAAFoGAAAAAA==&#10;">
                <v:shape id="Freeform 22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07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08" name="Freeform 22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2A7DA" id="Group 226" o:spid="_x0000_s1026" style="position:absolute;margin-left:0;margin-top:842pt;width:0;height:0;z-index:-25169305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1aUJ&#10;3/gCAAAoBwAADgAAAAAAAAAAAAAAAAAuAgAAZHJzL2Uyb0RvYy54bWxQSwECLQAUAAYACAAAACEA&#10;/dwwO9sAAAAHAQAADwAAAAAAAAAAAAAAAABSBQAAZHJzL2Rvd25yZXYueG1sUEsFBgAAAAAEAAQA&#10;8wAAAFoGAAAAAA==&#10;">
                <v:shape id="Freeform 22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05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06" name="Freeform 22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8AE6C1" id="Group 224" o:spid="_x0000_s1026" style="position:absolute;margin-left:0;margin-top:842pt;width:0;height:0;z-index:-25169408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AF71g&#10;9wIAACgHAAAOAAAAAAAAAAAAAAAAAC4CAABkcnMvZTJvRG9jLnhtbFBLAQItABQABgAIAAAAIQD9&#10;3DA72wAAAAcBAAAPAAAAAAAAAAAAAAAAAFEFAABkcnMvZG93bnJldi54bWxQSwUGAAAAAAQABADz&#10;AAAAWQYAAAAA&#10;">
                <v:shape id="Freeform 22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03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04" name="Freeform 22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05F4A" id="Group 222" o:spid="_x0000_s1026" style="position:absolute;margin-left:0;margin-top:842pt;width:0;height:0;z-index:-25169510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7iRj8&#10;9wIAACgHAAAOAAAAAAAAAAAAAAAAAC4CAABkcnMvZTJvRG9jLnhtbFBLAQItABQABgAIAAAAIQD9&#10;3DA72wAAAAcBAAAPAAAAAAAAAAAAAAAAAFEFAABkcnMvZG93bnJldi54bWxQSwUGAAAAAAQABADz&#10;AAAAWQYAAAAA&#10;">
                <v:shape id="Freeform 22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01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02" name="Freeform 22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535036" id="Group 220" o:spid="_x0000_s1026" style="position:absolute;margin-left:0;margin-top:842pt;width:0;height:0;z-index:-25169612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AsH5Dt&#10;9wIAACgHAAAOAAAAAAAAAAAAAAAAAC4CAABkcnMvZTJvRG9jLnhtbFBLAQItABQABgAIAAAAIQD9&#10;3DA72wAAAAcBAAAPAAAAAAAAAAAAAAAAAFEFAABkcnMvZG93bnJldi54bWxQSwUGAAAAAAQABADz&#10;AAAAWQYAAAAA&#10;">
                <v:shape id="Freeform 22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93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99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00" name="Freeform 21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65459" id="Group 218" o:spid="_x0000_s1026" style="position:absolute;margin-left:0;margin-top:842pt;width:0;height:0;z-index:-25169715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fse8v&#10;9wIAACgHAAAOAAAAAAAAAAAAAAAAAC4CAABkcnMvZTJvRG9jLnhtbFBLAQItABQABgAIAAAAIQD9&#10;3DA72wAAAAcBAAAPAAAAAAAAAAAAAAAAAFEFAABkcnMvZG93bnJldi54bWxQSwUGAAAAAAQABADz&#10;AAAAWQYAAAAA&#10;">
                <v:shape id="Freeform 21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97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98" name="Freeform 21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6F2B3D" id="Group 216" o:spid="_x0000_s1026" style="position:absolute;margin-left:0;margin-top:842pt;width:0;height:0;z-index:-25169817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DW3lKr&#10;9wIAACgHAAAOAAAAAAAAAAAAAAAAAC4CAABkcnMvZTJvRG9jLnhtbFBLAQItABQABgAIAAAAIQD9&#10;3DA72wAAAAcBAAAPAAAAAAAAAAAAAAAAAFEFAABkcnMvZG93bnJldi54bWxQSwUGAAAAAAQABADz&#10;AAAAWQYAAAAA&#10;">
                <v:shape id="Freeform 21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728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95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96" name="Freeform 21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4D265E" id="Group 214" o:spid="_x0000_s1026" style="position:absolute;margin-left:0;margin-top:842pt;width:0;height:0;z-index:-25169920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ENs5hT2&#10;AgAAKAcAAA4AAAAAAAAAAAAAAAAALgIAAGRycy9lMm9Eb2MueG1sUEsBAi0AFAAGAAgAAAAhAP3c&#10;MDvbAAAABwEAAA8AAAAAAAAAAAAAAAAAUAUAAGRycy9kb3ducmV2LnhtbFBLBQYAAAAABAAEAPMA&#10;AABYBgAAAAA=&#10;">
                <v:shape id="Freeform 21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93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94" name="Freeform 21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049487" id="Group 212" o:spid="_x0000_s1026" style="position:absolute;margin-left:0;margin-top:842pt;width:0;height:0;z-index:-25170022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HjyQ4j2&#10;AgAAKAcAAA4AAAAAAAAAAAAAAAAALgIAAGRycy9lMm9Eb2MueG1sUEsBAi0AFAAGAAgAAAAhAP3c&#10;MDvbAAAABwEAAA8AAAAAAAAAAAAAAAAAUAUAAGRycy9kb3ducmV2LnhtbFBLBQYAAAAABAAEAPMA&#10;AABYBgAAAAA=&#10;">
                <v:shape id="Freeform 21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 w:rsidR="00C06BE3" w:rsidRPr="00A1645A">
        <w:rPr>
          <w:rFonts w:ascii="Arial" w:hAnsi="Arial" w:cs="Arial"/>
        </w:rPr>
        <w:t>In the call for proposals also ext</w:t>
      </w:r>
      <w:r w:rsidR="00A1645A">
        <w:rPr>
          <w:rFonts w:ascii="Arial" w:hAnsi="Arial" w:cs="Arial"/>
        </w:rPr>
        <w:t>ra attention is given to</w:t>
      </w:r>
      <w:r w:rsidR="00C06BE3" w:rsidRPr="00A1645A">
        <w:rPr>
          <w:rFonts w:ascii="Arial" w:hAnsi="Arial" w:cs="Arial"/>
        </w:rPr>
        <w:t xml:space="preserve"> feasibility</w:t>
      </w:r>
      <w:r w:rsidR="00662241" w:rsidRPr="00A1645A">
        <w:rPr>
          <w:rFonts w:ascii="Arial" w:hAnsi="Arial" w:cs="Arial"/>
        </w:rPr>
        <w:t xml:space="preserve">. It is known that many projects in the Health Care </w:t>
      </w:r>
      <w:r w:rsidR="00A1645A" w:rsidRPr="00A1645A">
        <w:rPr>
          <w:rFonts w:ascii="Arial" w:hAnsi="Arial" w:cs="Arial"/>
        </w:rPr>
        <w:t>E</w:t>
      </w:r>
      <w:r w:rsidR="00662241" w:rsidRPr="00A1645A">
        <w:rPr>
          <w:rFonts w:ascii="Arial" w:hAnsi="Arial" w:cs="Arial"/>
        </w:rPr>
        <w:t xml:space="preserve">fficiency </w:t>
      </w:r>
      <w:r w:rsidR="00A1645A" w:rsidRPr="00A1645A">
        <w:rPr>
          <w:rFonts w:ascii="Arial" w:hAnsi="Arial" w:cs="Arial"/>
        </w:rPr>
        <w:t>R</w:t>
      </w:r>
      <w:r w:rsidR="00662241" w:rsidRPr="00A1645A">
        <w:rPr>
          <w:rFonts w:ascii="Arial" w:hAnsi="Arial" w:cs="Arial"/>
        </w:rPr>
        <w:t xml:space="preserve">esearch </w:t>
      </w:r>
      <w:r w:rsidR="00A1645A" w:rsidRPr="00A1645A">
        <w:rPr>
          <w:rFonts w:ascii="Arial" w:hAnsi="Arial" w:cs="Arial"/>
        </w:rPr>
        <w:t>P</w:t>
      </w:r>
      <w:r w:rsidR="00662241" w:rsidRPr="00A1645A">
        <w:rPr>
          <w:rFonts w:ascii="Arial" w:hAnsi="Arial" w:cs="Arial"/>
        </w:rPr>
        <w:t xml:space="preserve">rogram have a considerable </w:t>
      </w:r>
      <w:r w:rsidR="00A1645A" w:rsidRPr="00A1645A">
        <w:rPr>
          <w:rFonts w:ascii="Arial" w:hAnsi="Arial" w:cs="Arial"/>
        </w:rPr>
        <w:t xml:space="preserve">delay and not always the objectives </w:t>
      </w:r>
      <w:r w:rsidR="00F35C91">
        <w:rPr>
          <w:rFonts w:ascii="Arial" w:hAnsi="Arial" w:cs="Arial"/>
        </w:rPr>
        <w:t xml:space="preserve">are </w:t>
      </w:r>
      <w:r w:rsidR="00A1645A" w:rsidRPr="00A1645A">
        <w:rPr>
          <w:rFonts w:ascii="Arial" w:hAnsi="Arial" w:cs="Arial"/>
        </w:rPr>
        <w:t>achieved</w:t>
      </w:r>
      <w:r w:rsidR="00662241" w:rsidRPr="00A1645A">
        <w:rPr>
          <w:rFonts w:ascii="Arial" w:hAnsi="Arial" w:cs="Arial"/>
        </w:rPr>
        <w:t xml:space="preserve">. </w:t>
      </w:r>
      <w:r w:rsidR="00A1645A" w:rsidRPr="00A1645A">
        <w:rPr>
          <w:rFonts w:ascii="Arial" w:hAnsi="Arial" w:cs="Arial"/>
        </w:rPr>
        <w:t>In the grant proposal it should be motivated that the project is feasible within the proposed timeframe and budget.</w:t>
      </w:r>
    </w:p>
    <w:p w:rsidR="007C2B1D" w:rsidRDefault="007C2B1D" w:rsidP="007C2B1D">
      <w:pPr>
        <w:spacing w:before="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Consider</w:t>
      </w:r>
    </w:p>
    <w:p w:rsidR="00F35C91" w:rsidRDefault="00187507" w:rsidP="00B36ED2">
      <w:pPr>
        <w:pStyle w:val="Geenafstand"/>
        <w:ind w:firstLine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 w:rsidR="00B36ED2" w:rsidRPr="007C2B1D">
        <w:rPr>
          <w:rFonts w:ascii="Arial" w:eastAsia="Arial" w:hAnsi="Arial" w:cs="Arial"/>
        </w:rPr>
        <w:t>realistic phasing and timetable</w:t>
      </w:r>
      <w:r w:rsidR="00F35C91">
        <w:rPr>
          <w:rFonts w:ascii="Arial" w:eastAsia="Arial" w:hAnsi="Arial" w:cs="Arial"/>
        </w:rPr>
        <w:t xml:space="preserve"> </w:t>
      </w:r>
    </w:p>
    <w:p w:rsidR="00B36ED2" w:rsidRPr="00F35C91" w:rsidRDefault="00F35C91" w:rsidP="00B36ED2">
      <w:pPr>
        <w:pStyle w:val="Geenafstand"/>
        <w:ind w:firstLine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 w:rsidRPr="00F35C91">
        <w:rPr>
          <w:rFonts w:ascii="Arial" w:hAnsi="Arial" w:cs="Arial"/>
          <w:lang w:val="en-GB"/>
        </w:rPr>
        <w:t>availability of facilities/staff</w:t>
      </w:r>
    </w:p>
    <w:p w:rsidR="007C2B1D" w:rsidRPr="00F35C91" w:rsidRDefault="00F35C91" w:rsidP="00F35C91">
      <w:pPr>
        <w:spacing w:before="6"/>
        <w:ind w:left="70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 w:rsidR="007C2B1D" w:rsidRPr="00F35C91">
        <w:rPr>
          <w:rFonts w:ascii="Arial" w:eastAsia="Arial" w:hAnsi="Arial" w:cs="Arial"/>
        </w:rPr>
        <w:t>realistic number of patients/institutes/organizations</w:t>
      </w:r>
    </w:p>
    <w:p w:rsidR="00B36ED2" w:rsidRPr="00B36ED2" w:rsidRDefault="00B36ED2" w:rsidP="00B36ED2">
      <w:pPr>
        <w:pStyle w:val="Lijstalinea"/>
        <w:numPr>
          <w:ilvl w:val="0"/>
          <w:numId w:val="3"/>
        </w:numPr>
        <w:spacing w:before="6"/>
        <w:rPr>
          <w:rFonts w:ascii="Arial" w:eastAsia="Arial" w:hAnsi="Arial" w:cs="Arial"/>
        </w:rPr>
      </w:pPr>
      <w:r w:rsidRPr="00B36ED2">
        <w:rPr>
          <w:rFonts w:ascii="Arial" w:hAnsi="Arial" w:cs="Arial"/>
        </w:rPr>
        <w:lastRenderedPageBreak/>
        <w:t xml:space="preserve">Is the number of potential respondents to be approached </w:t>
      </w:r>
      <w:r w:rsidR="000B2D5D">
        <w:rPr>
          <w:rFonts w:ascii="Arial" w:hAnsi="Arial" w:cs="Arial"/>
        </w:rPr>
        <w:t xml:space="preserve">in </w:t>
      </w:r>
      <w:r w:rsidR="00F35C91">
        <w:rPr>
          <w:rFonts w:ascii="Arial" w:hAnsi="Arial" w:cs="Arial"/>
        </w:rPr>
        <w:t>participating centers sufficient</w:t>
      </w:r>
      <w:r w:rsidRPr="00B36ED2">
        <w:rPr>
          <w:rFonts w:ascii="Arial" w:hAnsi="Arial" w:cs="Arial"/>
        </w:rPr>
        <w:t>?</w:t>
      </w:r>
    </w:p>
    <w:p w:rsidR="00F35C91" w:rsidRPr="00F35C91" w:rsidRDefault="00B36ED2" w:rsidP="00F35C91">
      <w:pPr>
        <w:pStyle w:val="Lijstalinea"/>
        <w:numPr>
          <w:ilvl w:val="0"/>
          <w:numId w:val="3"/>
        </w:numPr>
        <w:spacing w:before="6"/>
        <w:rPr>
          <w:rFonts w:ascii="Arial" w:eastAsia="Arial" w:hAnsi="Arial" w:cs="Arial"/>
        </w:rPr>
      </w:pPr>
      <w:r w:rsidRPr="00F35C91">
        <w:rPr>
          <w:rFonts w:ascii="Arial" w:hAnsi="Arial" w:cs="Arial"/>
        </w:rPr>
        <w:t>Is the expected response been properly estimated?</w:t>
      </w:r>
      <w:r w:rsidR="00F35C91" w:rsidRPr="00F35C91">
        <w:rPr>
          <w:rFonts w:ascii="Arial" w:hAnsi="Arial" w:cs="Arial"/>
        </w:rPr>
        <w:t xml:space="preserve"> What is the non-response?</w:t>
      </w:r>
    </w:p>
    <w:p w:rsidR="007C2B1D" w:rsidRPr="00F35C91" w:rsidRDefault="00F35C91" w:rsidP="00F35C91">
      <w:pPr>
        <w:pStyle w:val="Lijstalinea"/>
        <w:numPr>
          <w:ilvl w:val="0"/>
          <w:numId w:val="3"/>
        </w:numPr>
        <w:spacing w:before="6"/>
        <w:rPr>
          <w:rFonts w:ascii="Arial" w:eastAsia="Arial" w:hAnsi="Arial" w:cs="Arial"/>
        </w:rPr>
      </w:pPr>
      <w:r w:rsidRPr="00F35C91">
        <w:rPr>
          <w:rFonts w:ascii="Arial" w:eastAsia="Arial" w:hAnsi="Arial" w:cs="Arial"/>
        </w:rPr>
        <w:t>R</w:t>
      </w:r>
      <w:r w:rsidR="00B36ED2" w:rsidRPr="00F35C91">
        <w:rPr>
          <w:rFonts w:ascii="Arial" w:eastAsia="Arial" w:hAnsi="Arial" w:cs="Arial"/>
        </w:rPr>
        <w:t>ecruitment</w:t>
      </w:r>
      <w:r>
        <w:rPr>
          <w:rFonts w:ascii="Arial" w:eastAsia="Arial" w:hAnsi="Arial" w:cs="Arial"/>
        </w:rPr>
        <w:t>/ participation</w:t>
      </w:r>
      <w:r w:rsidR="00B36ED2" w:rsidRPr="00F35C91">
        <w:rPr>
          <w:rFonts w:ascii="Arial" w:eastAsia="Arial" w:hAnsi="Arial" w:cs="Arial"/>
        </w:rPr>
        <w:t xml:space="preserve"> of patients. If applicable: is randomization feasible?</w:t>
      </w:r>
    </w:p>
    <w:p w:rsidR="00C06BE3" w:rsidRDefault="00C06BE3" w:rsidP="007C2B1D">
      <w:pPr>
        <w:pStyle w:val="Geenafstand"/>
        <w:ind w:left="680"/>
        <w:rPr>
          <w:rFonts w:ascii="Arial" w:hAnsi="Arial" w:cs="Arial"/>
          <w:noProof/>
          <w:lang w:val="nl-NL" w:eastAsia="nl-NL"/>
        </w:rPr>
      </w:pPr>
    </w:p>
    <w:p w:rsidR="00C06BE3" w:rsidRPr="007C2B1D" w:rsidRDefault="00A1645A" w:rsidP="007C2B1D">
      <w:pPr>
        <w:pStyle w:val="Geenafstand"/>
        <w:ind w:left="680"/>
        <w:rPr>
          <w:rFonts w:ascii="Arial" w:eastAsia="Arial" w:hAnsi="Arial" w:cs="Arial"/>
        </w:rPr>
        <w:sectPr w:rsidR="00C06BE3" w:rsidRPr="007C2B1D">
          <w:type w:val="continuous"/>
          <w:pgSz w:w="11900" w:h="16840"/>
          <w:pgMar w:top="780" w:right="740" w:bottom="0" w:left="740" w:header="708" w:footer="708" w:gutter="0"/>
          <w:cols w:space="708"/>
        </w:sectPr>
      </w:pPr>
      <w:r>
        <w:rPr>
          <w:rFonts w:ascii="Arial" w:eastAsia="Arial" w:hAnsi="Arial" w:cs="Arial"/>
          <w:noProof/>
          <w:lang w:val="nl-NL" w:eastAsia="nl-NL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266065</wp:posOffset>
            </wp:positionV>
            <wp:extent cx="6297930" cy="246380"/>
            <wp:effectExtent l="19050" t="0" r="7620" b="0"/>
            <wp:wrapThrough wrapText="bothSides">
              <wp:wrapPolygon edited="0">
                <wp:start x="-65" y="0"/>
                <wp:lineTo x="-65" y="20041"/>
                <wp:lineTo x="21626" y="20041"/>
                <wp:lineTo x="21626" y="0"/>
                <wp:lineTo x="-65" y="0"/>
              </wp:wrapPolygon>
            </wp:wrapThrough>
            <wp:docPr id="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BE3">
        <w:rPr>
          <w:rFonts w:ascii="Arial" w:eastAsia="Arial" w:hAnsi="Arial" w:cs="Arial"/>
        </w:rPr>
        <w:t>Please indicate</w:t>
      </w:r>
      <w:r w:rsidR="00F35C91">
        <w:rPr>
          <w:rFonts w:ascii="Arial" w:eastAsia="Arial" w:hAnsi="Arial" w:cs="Arial"/>
        </w:rPr>
        <w:t xml:space="preserve"> the strong and weak(er) point</w:t>
      </w:r>
    </w:p>
    <w:p w:rsidR="00AC2EF0" w:rsidRDefault="00AC2EF0">
      <w:pPr>
        <w:spacing w:before="4" w:line="100" w:lineRule="exact"/>
        <w:rPr>
          <w:sz w:val="11"/>
          <w:szCs w:val="11"/>
        </w:rPr>
      </w:pPr>
    </w:p>
    <w:p w:rsidR="00AC2EF0" w:rsidRDefault="00AC2EF0">
      <w:pPr>
        <w:spacing w:line="200" w:lineRule="exact"/>
      </w:pPr>
    </w:p>
    <w:p w:rsidR="007C2B1D" w:rsidRDefault="007D21C4">
      <w:pPr>
        <w:spacing w:before="34"/>
        <w:ind w:left="680"/>
        <w:rPr>
          <w:rFonts w:ascii="Arial" w:eastAsia="Arial" w:hAnsi="Arial" w:cs="Arial"/>
          <w:b/>
        </w:rPr>
      </w:pPr>
      <w:r>
        <w:rPr>
          <w:b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ge">
                  <wp:posOffset>721360</wp:posOffset>
                </wp:positionV>
                <wp:extent cx="6480175" cy="2269490"/>
                <wp:effectExtent l="0" t="0" r="0" b="0"/>
                <wp:wrapNone/>
                <wp:docPr id="191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2269490"/>
                          <a:chOff x="850" y="1136"/>
                          <a:chExt cx="10205" cy="2228"/>
                        </a:xfrm>
                      </wpg:grpSpPr>
                      <wps:wsp>
                        <wps:cNvPr id="192" name="Freeform 192"/>
                        <wps:cNvSpPr>
                          <a:spLocks/>
                        </wps:cNvSpPr>
                        <wps:spPr bwMode="auto">
                          <a:xfrm>
                            <a:off x="850" y="1136"/>
                            <a:ext cx="10205" cy="2228"/>
                          </a:xfrm>
                          <a:custGeom>
                            <a:avLst/>
                            <a:gdLst>
                              <a:gd name="T0" fmla="+- 0 850 850"/>
                              <a:gd name="T1" fmla="*/ T0 w 10205"/>
                              <a:gd name="T2" fmla="+- 0 3364 1136"/>
                              <a:gd name="T3" fmla="*/ 3364 h 2228"/>
                              <a:gd name="T4" fmla="+- 0 11055 850"/>
                              <a:gd name="T5" fmla="*/ T4 w 10205"/>
                              <a:gd name="T6" fmla="+- 0 3364 1136"/>
                              <a:gd name="T7" fmla="*/ 3364 h 2228"/>
                              <a:gd name="T8" fmla="+- 0 11055 850"/>
                              <a:gd name="T9" fmla="*/ T8 w 10205"/>
                              <a:gd name="T10" fmla="+- 0 1136 1136"/>
                              <a:gd name="T11" fmla="*/ 1136 h 2228"/>
                              <a:gd name="T12" fmla="+- 0 850 850"/>
                              <a:gd name="T13" fmla="*/ T12 w 10205"/>
                              <a:gd name="T14" fmla="+- 0 1136 1136"/>
                              <a:gd name="T15" fmla="*/ 1136 h 2228"/>
                              <a:gd name="T16" fmla="+- 0 850 850"/>
                              <a:gd name="T17" fmla="*/ T16 w 10205"/>
                              <a:gd name="T18" fmla="+- 0 3364 1136"/>
                              <a:gd name="T19" fmla="*/ 3364 h 2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205" h="2228">
                                <a:moveTo>
                                  <a:pt x="0" y="2228"/>
                                </a:moveTo>
                                <a:lnTo>
                                  <a:pt x="10205" y="2228"/>
                                </a:lnTo>
                                <a:lnTo>
                                  <a:pt x="102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75C5A1" id="Group 191" o:spid="_x0000_s1026" style="position:absolute;margin-left:42.5pt;margin-top:56.8pt;width:510.25pt;height:178.7pt;z-index:-251675648;mso-position-horizontal-relative:page;mso-position-vertical-relative:page" coordorigin="850,1136" coordsize="10205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">
                <v:shape id="Freeform 192" o:spid="_x0000_s1027" style="position:absolute;left:850;top:1136;width:10205;height:2228;visibility:visible;mso-wrap-style:square;v-text-anchor:top" coordsize="10205,2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" path="m,2228r10205,l10205,,,,,2228xe" fillcolor="#f0f0f0" stroked="f">
                  <v:path arrowok="t" o:connecttype="custom" o:connectlocs="0,3364;10205,3364;10205,1136;0,1136;0,3364" o:connectangles="0,0,0,0,0"/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ge">
                  <wp:posOffset>513715</wp:posOffset>
                </wp:positionV>
                <wp:extent cx="6480175" cy="0"/>
                <wp:effectExtent l="6350" t="8890" r="9525" b="10160"/>
                <wp:wrapNone/>
                <wp:docPr id="189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0"/>
                          <a:chOff x="850" y="809"/>
                          <a:chExt cx="10205" cy="0"/>
                        </a:xfrm>
                      </wpg:grpSpPr>
                      <wps:wsp>
                        <wps:cNvPr id="190" name="Freeform 194"/>
                        <wps:cNvSpPr>
                          <a:spLocks/>
                        </wps:cNvSpPr>
                        <wps:spPr bwMode="auto">
                          <a:xfrm>
                            <a:off x="850" y="809"/>
                            <a:ext cx="10205" cy="0"/>
                          </a:xfrm>
                          <a:custGeom>
                            <a:avLst/>
                            <a:gdLst>
                              <a:gd name="T0" fmla="+- 0 850 850"/>
                              <a:gd name="T1" fmla="*/ T0 w 10205"/>
                              <a:gd name="T2" fmla="+- 0 11055 850"/>
                              <a:gd name="T3" fmla="*/ T2 w 10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5" y="0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9C7B8" id="Group 193" o:spid="_x0000_s1026" style="position:absolute;margin-left:42.5pt;margin-top:40.45pt;width:510.25pt;height:0;z-index:-251658240;mso-position-horizontal-relative:page;mso-position-vertical-relative:page" coordorigin="850,809" coordsize="102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">
                <v:shape id="Freeform 194" o:spid="_x0000_s1027" style="position:absolute;left:850;top:80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" path="m,l10205,e" filled="f" strokeweight=".85pt">
                  <v:path arrowok="t" o:connecttype="custom" o:connectlocs="0,0;10205,0" o:connectangles="0,0"/>
                </v:shape>
                <w10:wrap anchorx="page" anchory="page"/>
              </v:group>
            </w:pict>
          </mc:Fallback>
        </mc:AlternateContent>
      </w:r>
      <w:r w:rsidR="007C2B1D" w:rsidRPr="007C2B1D">
        <w:rPr>
          <w:rFonts w:ascii="Arial" w:eastAsia="Arial" w:hAnsi="Arial" w:cs="Arial"/>
          <w:b/>
        </w:rPr>
        <w:t>2.3 cost-effectiveness analysis</w:t>
      </w:r>
    </w:p>
    <w:p w:rsidR="007C2B1D" w:rsidRPr="007C2B1D" w:rsidRDefault="007C2B1D">
      <w:pPr>
        <w:spacing w:before="34"/>
        <w:ind w:left="680"/>
        <w:rPr>
          <w:rFonts w:ascii="Arial" w:eastAsia="Arial" w:hAnsi="Arial" w:cs="Arial"/>
          <w:b/>
        </w:rPr>
      </w:pPr>
    </w:p>
    <w:p w:rsidR="007C2B1D" w:rsidRDefault="007C2B1D">
      <w:pPr>
        <w:spacing w:before="34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purpose of the cost-effectiveness analysis (CEA) is to assess the proposed gain in health care efficiency of the (new) intervention(s) compared to the usual care provided in the Netherlands</w:t>
      </w:r>
    </w:p>
    <w:p w:rsidR="007C2B1D" w:rsidRDefault="007C2B1D">
      <w:pPr>
        <w:spacing w:before="34"/>
        <w:ind w:left="680"/>
        <w:rPr>
          <w:rFonts w:ascii="Arial" w:eastAsia="Arial" w:hAnsi="Arial" w:cs="Arial"/>
        </w:rPr>
      </w:pPr>
    </w:p>
    <w:p w:rsidR="007C2B1D" w:rsidRDefault="007C2B1D">
      <w:pPr>
        <w:spacing w:before="34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Consider:</w:t>
      </w:r>
    </w:p>
    <w:p w:rsidR="007C2B1D" w:rsidRPr="007C2B1D" w:rsidRDefault="007C2B1D" w:rsidP="007C2B1D">
      <w:pPr>
        <w:pStyle w:val="Geenafstand"/>
        <w:ind w:firstLine="680"/>
        <w:rPr>
          <w:rFonts w:ascii="Arial" w:eastAsia="Arial" w:hAnsi="Arial" w:cs="Arial"/>
        </w:rPr>
      </w:pPr>
      <w:r w:rsidRPr="007C2B1D">
        <w:rPr>
          <w:rFonts w:ascii="Arial" w:eastAsia="Arial" w:hAnsi="Arial" w:cs="Arial"/>
        </w:rPr>
        <w:t>•  clarity</w:t>
      </w:r>
    </w:p>
    <w:p w:rsidR="00AC2EF0" w:rsidRPr="007C2B1D" w:rsidRDefault="00187507" w:rsidP="007C2B1D">
      <w:pPr>
        <w:spacing w:before="34"/>
        <w:ind w:left="680"/>
        <w:rPr>
          <w:rFonts w:ascii="Arial" w:eastAsia="Arial" w:hAnsi="Arial" w:cs="Arial"/>
          <w:spacing w:val="49"/>
        </w:rPr>
      </w:pPr>
      <w:r>
        <w:rPr>
          <w:rFonts w:ascii="Arial" w:eastAsia="Arial" w:hAnsi="Arial" w:cs="Arial"/>
        </w:rPr>
        <w:t xml:space="preserve">• </w:t>
      </w:r>
      <w:r w:rsidR="007C2B1D"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consistent with the objectives and research questions?</w:t>
      </w:r>
    </w:p>
    <w:p w:rsidR="00AC2EF0" w:rsidRDefault="00187507">
      <w:pPr>
        <w:spacing w:before="10" w:line="250" w:lineRule="auto"/>
        <w:ind w:left="910" w:right="653" w:hanging="23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well-designed, considering (new) intervention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versus usual care in the Netherlands (reference), time horizon, effect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parameters, etc.?</w:t>
      </w:r>
    </w:p>
    <w:p w:rsidR="00AC2EF0" w:rsidRDefault="00187507">
      <w:pPr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are all relevant effects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 costs assessments included?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appropriate data collection?</w:t>
      </w:r>
    </w:p>
    <w:p w:rsidR="00AC2EF0" w:rsidRDefault="007D21C4">
      <w:pPr>
        <w:spacing w:before="10" w:line="484" w:lineRule="auto"/>
        <w:ind w:left="110" w:right="4975" w:firstLine="570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488315</wp:posOffset>
                </wp:positionV>
                <wp:extent cx="6487160" cy="393065"/>
                <wp:effectExtent l="10160" t="9525" r="8255" b="6985"/>
                <wp:wrapNone/>
                <wp:docPr id="188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16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  <w:p w:rsidR="00015EDE" w:rsidRPr="00F83E05" w:rsidRDefault="00015EDE" w:rsidP="00F83E0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3" o:spid="_x0000_s1029" type="#_x0000_t202" style="position:absolute;left:0;text-align:left;margin-left:-.1pt;margin-top:38.45pt;width:510.8pt;height:30.9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">
                <v:textbox style="mso-fit-shape-to-text:t"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  <w:p w:rsidR="00015EDE" w:rsidRPr="00F83E05" w:rsidRDefault="00015EDE" w:rsidP="00F83E05"/>
                  </w:txbxContent>
                </v:textbox>
              </v:shape>
            </w:pict>
          </mc:Fallback>
        </mc:AlternateContent>
      </w:r>
      <w:r w:rsidR="00187507">
        <w:rPr>
          <w:rFonts w:ascii="Arial" w:eastAsia="Arial" w:hAnsi="Arial" w:cs="Arial"/>
        </w:rPr>
        <w:t xml:space="preserve">• </w:t>
      </w:r>
      <w:r w:rsidR="00187507">
        <w:rPr>
          <w:rFonts w:ascii="Arial" w:eastAsia="Arial" w:hAnsi="Arial" w:cs="Arial"/>
          <w:spacing w:val="49"/>
        </w:rPr>
        <w:t xml:space="preserve"> </w:t>
      </w:r>
      <w:r w:rsidR="00187507">
        <w:rPr>
          <w:rFonts w:ascii="Arial" w:eastAsia="Arial" w:hAnsi="Arial" w:cs="Arial"/>
        </w:rPr>
        <w:t>will results be applicable in other relevant settings? Please indicate the strong and weak(er) points.</w:t>
      </w:r>
    </w:p>
    <w:p w:rsidR="00AC2EF0" w:rsidRDefault="00AC2EF0">
      <w:pPr>
        <w:spacing w:before="7" w:line="100" w:lineRule="exact"/>
        <w:rPr>
          <w:sz w:val="10"/>
          <w:szCs w:val="10"/>
        </w:rPr>
      </w:pPr>
    </w:p>
    <w:p w:rsidR="00AC2EF0" w:rsidRDefault="00AC2EF0" w:rsidP="006A20BD">
      <w:pPr>
        <w:spacing w:line="250" w:lineRule="auto"/>
        <w:ind w:left="110" w:right="277"/>
        <w:rPr>
          <w:rFonts w:ascii="Arial" w:eastAsia="Arial" w:hAnsi="Arial" w:cs="Arial"/>
        </w:rPr>
      </w:pPr>
    </w:p>
    <w:p w:rsidR="006A20BD" w:rsidRDefault="006A20BD">
      <w:pPr>
        <w:spacing w:line="250" w:lineRule="auto"/>
        <w:ind w:left="110" w:right="321"/>
        <w:rPr>
          <w:rFonts w:ascii="Arial" w:eastAsia="Arial" w:hAnsi="Arial" w:cs="Arial"/>
        </w:rPr>
      </w:pPr>
    </w:p>
    <w:p w:rsidR="006A20BD" w:rsidRDefault="006A20BD">
      <w:pPr>
        <w:spacing w:line="250" w:lineRule="auto"/>
        <w:ind w:left="110" w:right="321"/>
        <w:rPr>
          <w:rFonts w:ascii="Arial" w:eastAsia="Arial" w:hAnsi="Arial" w:cs="Arial"/>
        </w:rPr>
        <w:sectPr w:rsidR="006A20BD">
          <w:pgSz w:w="11900" w:h="16840"/>
          <w:pgMar w:top="780" w:right="740" w:bottom="280" w:left="740" w:header="349" w:footer="151" w:gutter="0"/>
          <w:cols w:space="708"/>
        </w:sectPr>
      </w:pPr>
    </w:p>
    <w:p w:rsidR="00AC2EF0" w:rsidRDefault="00AC2EF0">
      <w:pPr>
        <w:spacing w:line="120" w:lineRule="exact"/>
        <w:rPr>
          <w:sz w:val="12"/>
          <w:szCs w:val="12"/>
        </w:rPr>
      </w:pPr>
    </w:p>
    <w:p w:rsidR="00AC2EF0" w:rsidRDefault="00187507">
      <w:pPr>
        <w:spacing w:line="220" w:lineRule="exact"/>
        <w:ind w:left="110" w:right="-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 xml:space="preserve">2.3  </w:t>
      </w:r>
      <w:r>
        <w:rPr>
          <w:rFonts w:ascii="Arial" w:eastAsia="Arial" w:hAnsi="Arial" w:cs="Arial"/>
          <w:b/>
          <w:spacing w:val="33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Budget</w:t>
      </w:r>
      <w:r>
        <w:rPr>
          <w:rFonts w:ascii="Arial" w:eastAsia="Arial" w:hAnsi="Arial" w:cs="Arial"/>
          <w:b/>
          <w:spacing w:val="-1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impact analysis</w:t>
      </w:r>
    </w:p>
    <w:p w:rsidR="00AC2EF0" w:rsidRDefault="00187507">
      <w:pPr>
        <w:spacing w:before="9" w:line="140" w:lineRule="exact"/>
        <w:rPr>
          <w:sz w:val="15"/>
          <w:szCs w:val="15"/>
        </w:rPr>
      </w:pPr>
      <w:r>
        <w:br w:type="column"/>
      </w:r>
    </w:p>
    <w:p w:rsidR="00AC2EF0" w:rsidRDefault="00187507">
      <w:pPr>
        <w:rPr>
          <w:rFonts w:ascii="Arial" w:eastAsia="Arial" w:hAnsi="Arial" w:cs="Arial"/>
          <w:sz w:val="16"/>
          <w:szCs w:val="16"/>
        </w:rPr>
        <w:sectPr w:rsidR="00AC2EF0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2822" w:space="6439"/>
            <w:col w:w="115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AC2EF0" w:rsidRDefault="00AC2EF0">
      <w:pPr>
        <w:spacing w:before="7" w:line="260" w:lineRule="exact"/>
        <w:rPr>
          <w:sz w:val="26"/>
          <w:szCs w:val="26"/>
        </w:rPr>
      </w:pPr>
    </w:p>
    <w:p w:rsidR="00AC2EF0" w:rsidRDefault="00187507">
      <w:pPr>
        <w:spacing w:before="34" w:line="250" w:lineRule="auto"/>
        <w:ind w:left="110" w:right="37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purpose of the budget impact analysis (BIA)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is to assess the financial consequences of dissemination of the (new) intervention(s).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Information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obtained from the BIA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can be used for policy decisions on a national, regional and/or local level. Various perspectives can be taken into account; the government and insurance perspectives must always be considered.</w:t>
      </w:r>
    </w:p>
    <w:p w:rsidR="00AC2EF0" w:rsidRDefault="00AC2EF0">
      <w:pPr>
        <w:spacing w:before="4" w:line="220" w:lineRule="exact"/>
        <w:rPr>
          <w:sz w:val="22"/>
          <w:szCs w:val="22"/>
        </w:rPr>
      </w:pP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Consider:</w:t>
      </w:r>
    </w:p>
    <w:p w:rsidR="00AC2EF0" w:rsidRDefault="00AC2EF0">
      <w:pPr>
        <w:spacing w:before="14" w:line="220" w:lineRule="exact"/>
        <w:rPr>
          <w:sz w:val="22"/>
          <w:szCs w:val="22"/>
        </w:rPr>
      </w:pPr>
    </w:p>
    <w:p w:rsidR="00AC2EF0" w:rsidRDefault="00187507">
      <w:pPr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clarity;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well-designed in terms of perspectives, scenarios, population,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time horizon, etc.?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are all relevant cost assessments included?</w:t>
      </w:r>
    </w:p>
    <w:p w:rsidR="00AC2EF0" w:rsidRDefault="007D21C4">
      <w:pPr>
        <w:spacing w:before="10"/>
        <w:ind w:left="680"/>
        <w:rPr>
          <w:rFonts w:ascii="Arial" w:eastAsia="Arial" w:hAnsi="Arial" w:cs="Arial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532765</wp:posOffset>
                </wp:positionH>
                <wp:positionV relativeFrom="paragraph">
                  <wp:posOffset>-1852295</wp:posOffset>
                </wp:positionV>
                <wp:extent cx="6494145" cy="3888105"/>
                <wp:effectExtent l="8890" t="0" r="2540" b="0"/>
                <wp:wrapNone/>
                <wp:docPr id="171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3888105"/>
                          <a:chOff x="839" y="-2917"/>
                          <a:chExt cx="10227" cy="6123"/>
                        </a:xfrm>
                      </wpg:grpSpPr>
                      <wpg:grpSp>
                        <wpg:cNvPr id="172" name="Group 175"/>
                        <wpg:cNvGrpSpPr>
                          <a:grpSpLocks/>
                        </wpg:cNvGrpSpPr>
                        <wpg:grpSpPr bwMode="auto">
                          <a:xfrm>
                            <a:off x="850" y="-2907"/>
                            <a:ext cx="10205" cy="547"/>
                            <a:chOff x="850" y="-2907"/>
                            <a:chExt cx="10205" cy="547"/>
                          </a:xfrm>
                        </wpg:grpSpPr>
                        <wps:wsp>
                          <wps:cNvPr id="173" name="Freeform 190"/>
                          <wps:cNvSpPr>
                            <a:spLocks/>
                          </wps:cNvSpPr>
                          <wps:spPr bwMode="auto">
                            <a:xfrm>
                              <a:off x="850" y="-2907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2360 -2907"/>
                                <a:gd name="T3" fmla="*/ -2360 h 547"/>
                                <a:gd name="T4" fmla="+- 0 11055 850"/>
                                <a:gd name="T5" fmla="*/ T4 w 10205"/>
                                <a:gd name="T6" fmla="+- 0 -2360 -2907"/>
                                <a:gd name="T7" fmla="*/ -2360 h 547"/>
                                <a:gd name="T8" fmla="+- 0 11055 850"/>
                                <a:gd name="T9" fmla="*/ T8 w 10205"/>
                                <a:gd name="T10" fmla="+- 0 -2907 -2907"/>
                                <a:gd name="T11" fmla="*/ -2907 h 547"/>
                                <a:gd name="T12" fmla="+- 0 850 850"/>
                                <a:gd name="T13" fmla="*/ T12 w 10205"/>
                                <a:gd name="T14" fmla="+- 0 -2907 -2907"/>
                                <a:gd name="T15" fmla="*/ -2907 h 547"/>
                                <a:gd name="T16" fmla="+- 0 850 850"/>
                                <a:gd name="T17" fmla="*/ T16 w 10205"/>
                                <a:gd name="T18" fmla="+- 0 -2360 -2907"/>
                                <a:gd name="T19" fmla="*/ -2360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4" name="Group 176"/>
                          <wpg:cNvGrpSpPr>
                            <a:grpSpLocks/>
                          </wpg:cNvGrpSpPr>
                          <wpg:grpSpPr bwMode="auto">
                            <a:xfrm>
                              <a:off x="850" y="-2897"/>
                              <a:ext cx="10205" cy="0"/>
                              <a:chOff x="850" y="-2897"/>
                              <a:chExt cx="10205" cy="0"/>
                            </a:xfrm>
                          </wpg:grpSpPr>
                          <wps:wsp>
                            <wps:cNvPr id="175" name="Freeform 189"/>
                            <wps:cNvSpPr>
                              <a:spLocks/>
                            </wps:cNvSpPr>
                            <wps:spPr bwMode="auto">
                              <a:xfrm>
                                <a:off x="850" y="-2897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6" name="Group 1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1036"/>
                                <a:ext cx="0" cy="2160"/>
                                <a:chOff x="850" y="1036"/>
                                <a:chExt cx="0" cy="2160"/>
                              </a:xfrm>
                            </wpg:grpSpPr>
                            <wps:wsp>
                              <wps:cNvPr id="177" name="Freeform 1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1036"/>
                                  <a:ext cx="0" cy="2160"/>
                                </a:xfrm>
                                <a:custGeom>
                                  <a:avLst/>
                                  <a:gdLst>
                                    <a:gd name="T0" fmla="+- 0 3196 1036"/>
                                    <a:gd name="T1" fmla="*/ 3196 h 2160"/>
                                    <a:gd name="T2" fmla="+- 0 1036 1036"/>
                                    <a:gd name="T3" fmla="*/ 1036 h 2160"/>
                                    <a:gd name="T4" fmla="+- 0 3196 1036"/>
                                    <a:gd name="T5" fmla="*/ 3196 h 2160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  <a:cxn ang="0">
                                      <a:pos x="0" y="T5"/>
                                    </a:cxn>
                                  </a:cxnLst>
                                  <a:rect l="0" t="0" r="r" b="b"/>
                                  <a:pathLst>
                                    <a:path h="2160">
                                      <a:moveTo>
                                        <a:pt x="0" y="216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78" name="Group 1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0" y="-2360"/>
                                  <a:ext cx="10205" cy="3396"/>
                                  <a:chOff x="850" y="-2360"/>
                                  <a:chExt cx="10205" cy="3396"/>
                                </a:xfrm>
                              </wpg:grpSpPr>
                              <wps:wsp>
                                <wps:cNvPr id="179" name="Freeform 1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0" y="-2360"/>
                                    <a:ext cx="10205" cy="3396"/>
                                  </a:xfrm>
                                  <a:custGeom>
                                    <a:avLst/>
                                    <a:gdLst>
                                      <a:gd name="T0" fmla="+- 0 850 850"/>
                                      <a:gd name="T1" fmla="*/ T0 w 10205"/>
                                      <a:gd name="T2" fmla="+- 0 1036 -2360"/>
                                      <a:gd name="T3" fmla="*/ 1036 h 3396"/>
                                      <a:gd name="T4" fmla="+- 0 11055 850"/>
                                      <a:gd name="T5" fmla="*/ T4 w 10205"/>
                                      <a:gd name="T6" fmla="+- 0 1036 -2360"/>
                                      <a:gd name="T7" fmla="*/ 1036 h 3396"/>
                                      <a:gd name="T8" fmla="+- 0 11055 850"/>
                                      <a:gd name="T9" fmla="*/ T8 w 10205"/>
                                      <a:gd name="T10" fmla="+- 0 -2360 -2360"/>
                                      <a:gd name="T11" fmla="*/ -2360 h 3396"/>
                                      <a:gd name="T12" fmla="+- 0 850 850"/>
                                      <a:gd name="T13" fmla="*/ T12 w 10205"/>
                                      <a:gd name="T14" fmla="+- 0 -2360 -2360"/>
                                      <a:gd name="T15" fmla="*/ -2360 h 3396"/>
                                      <a:gd name="T16" fmla="+- 0 850 850"/>
                                      <a:gd name="T17" fmla="*/ T16 w 10205"/>
                                      <a:gd name="T18" fmla="+- 0 1036 -2360"/>
                                      <a:gd name="T19" fmla="*/ 1036 h 339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205" h="3396">
                                        <a:moveTo>
                                          <a:pt x="0" y="3396"/>
                                        </a:moveTo>
                                        <a:lnTo>
                                          <a:pt x="10205" y="3396"/>
                                        </a:lnTo>
                                        <a:lnTo>
                                          <a:pt x="1020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3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0F0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80" name="Group 1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2887"/>
                                    <a:ext cx="1215" cy="527"/>
                                    <a:chOff x="9840" y="-2887"/>
                                    <a:chExt cx="1215" cy="527"/>
                                  </a:xfrm>
                                </wpg:grpSpPr>
                                <wps:wsp>
                                  <wps:cNvPr id="181" name="Freeform 18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2887"/>
                                      <a:ext cx="1215" cy="527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1215"/>
                                        <a:gd name="T2" fmla="+- 0 -2360 -2887"/>
                                        <a:gd name="T3" fmla="*/ -2360 h 527"/>
                                        <a:gd name="T4" fmla="+- 0 11055 9840"/>
                                        <a:gd name="T5" fmla="*/ T4 w 1215"/>
                                        <a:gd name="T6" fmla="+- 0 -2360 -2887"/>
                                        <a:gd name="T7" fmla="*/ -2360 h 527"/>
                                        <a:gd name="T8" fmla="+- 0 11055 9840"/>
                                        <a:gd name="T9" fmla="*/ T8 w 1215"/>
                                        <a:gd name="T10" fmla="+- 0 -2887 -2887"/>
                                        <a:gd name="T11" fmla="*/ -2887 h 527"/>
                                        <a:gd name="T12" fmla="+- 0 9840 9840"/>
                                        <a:gd name="T13" fmla="*/ T12 w 1215"/>
                                        <a:gd name="T14" fmla="+- 0 -2887 -2887"/>
                                        <a:gd name="T15" fmla="*/ -2887 h 527"/>
                                        <a:gd name="T16" fmla="+- 0 9840 9840"/>
                                        <a:gd name="T17" fmla="*/ T16 w 1215"/>
                                        <a:gd name="T18" fmla="+- 0 -2360 -2887"/>
                                        <a:gd name="T19" fmla="*/ -2360 h 527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15" h="527">
                                          <a:moveTo>
                                            <a:pt x="0" y="527"/>
                                          </a:moveTo>
                                          <a:lnTo>
                                            <a:pt x="1215" y="527"/>
                                          </a:lnTo>
                                          <a:lnTo>
                                            <a:pt x="12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52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82" name="Group 18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840" y="-2887"/>
                                      <a:ext cx="415" cy="271"/>
                                      <a:chOff x="9840" y="-2887"/>
                                      <a:chExt cx="415" cy="271"/>
                                    </a:xfrm>
                                  </wpg:grpSpPr>
                                  <wps:wsp>
                                    <wps:cNvPr id="183" name="Freeform 18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40" y="-2887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9840 9840"/>
                                          <a:gd name="T1" fmla="*/ T0 w 415"/>
                                          <a:gd name="T2" fmla="+- 0 -2616 -2887"/>
                                          <a:gd name="T3" fmla="*/ -2616 h 271"/>
                                          <a:gd name="T4" fmla="+- 0 10255 9840"/>
                                          <a:gd name="T5" fmla="*/ T4 w 415"/>
                                          <a:gd name="T6" fmla="+- 0 -2616 -2887"/>
                                          <a:gd name="T7" fmla="*/ -2616 h 271"/>
                                          <a:gd name="T8" fmla="+- 0 10255 9840"/>
                                          <a:gd name="T9" fmla="*/ T8 w 415"/>
                                          <a:gd name="T10" fmla="+- 0 -2887 -2887"/>
                                          <a:gd name="T11" fmla="*/ -2887 h 271"/>
                                          <a:gd name="T12" fmla="+- 0 9840 9840"/>
                                          <a:gd name="T13" fmla="*/ T12 w 415"/>
                                          <a:gd name="T14" fmla="+- 0 -2887 -2887"/>
                                          <a:gd name="T15" fmla="*/ -2887 h 271"/>
                                          <a:gd name="T16" fmla="+- 0 9840 9840"/>
                                          <a:gd name="T17" fmla="*/ T16 w 415"/>
                                          <a:gd name="T18" fmla="+- 0 -2616 -2887"/>
                                          <a:gd name="T19" fmla="*/ -2616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84" name="Group 18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240" y="-2887"/>
                                        <a:ext cx="415" cy="271"/>
                                        <a:chOff x="10240" y="-2887"/>
                                        <a:chExt cx="415" cy="271"/>
                                      </a:xfrm>
                                    </wpg:grpSpPr>
                                    <wps:wsp>
                                      <wps:cNvPr id="185" name="Freeform 18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40" y="-2887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40 10240"/>
                                            <a:gd name="T1" fmla="*/ T0 w 415"/>
                                            <a:gd name="T2" fmla="+- 0 -2616 -2887"/>
                                            <a:gd name="T3" fmla="*/ -2616 h 271"/>
                                            <a:gd name="T4" fmla="+- 0 10655 10240"/>
                                            <a:gd name="T5" fmla="*/ T4 w 415"/>
                                            <a:gd name="T6" fmla="+- 0 -2616 -2887"/>
                                            <a:gd name="T7" fmla="*/ -2616 h 271"/>
                                            <a:gd name="T8" fmla="+- 0 10655 10240"/>
                                            <a:gd name="T9" fmla="*/ T8 w 415"/>
                                            <a:gd name="T10" fmla="+- 0 -2887 -2887"/>
                                            <a:gd name="T11" fmla="*/ -2887 h 271"/>
                                            <a:gd name="T12" fmla="+- 0 10240 10240"/>
                                            <a:gd name="T13" fmla="*/ T12 w 415"/>
                                            <a:gd name="T14" fmla="+- 0 -2887 -2887"/>
                                            <a:gd name="T15" fmla="*/ -2887 h 271"/>
                                            <a:gd name="T16" fmla="+- 0 10240 10240"/>
                                            <a:gd name="T17" fmla="*/ T16 w 415"/>
                                            <a:gd name="T18" fmla="+- 0 -2616 -2887"/>
                                            <a:gd name="T19" fmla="*/ -2616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86" name="Group 18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0" y="-2887"/>
                                          <a:ext cx="415" cy="271"/>
                                          <a:chOff x="10640" y="-2887"/>
                                          <a:chExt cx="415" cy="271"/>
                                        </a:xfrm>
                                      </wpg:grpSpPr>
                                      <wps:wsp>
                                        <wps:cNvPr id="187" name="Freeform 183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640" y="-2887"/>
                                            <a:ext cx="415" cy="27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0640 10640"/>
                                              <a:gd name="T1" fmla="*/ T0 w 415"/>
                                              <a:gd name="T2" fmla="+- 0 -2616 -2887"/>
                                              <a:gd name="T3" fmla="*/ -2616 h 271"/>
                                              <a:gd name="T4" fmla="+- 0 11055 10640"/>
                                              <a:gd name="T5" fmla="*/ T4 w 415"/>
                                              <a:gd name="T6" fmla="+- 0 -2616 -2887"/>
                                              <a:gd name="T7" fmla="*/ -2616 h 271"/>
                                              <a:gd name="T8" fmla="+- 0 11055 10640"/>
                                              <a:gd name="T9" fmla="*/ T8 w 415"/>
                                              <a:gd name="T10" fmla="+- 0 -2887 -2887"/>
                                              <a:gd name="T11" fmla="*/ -2887 h 271"/>
                                              <a:gd name="T12" fmla="+- 0 10640 10640"/>
                                              <a:gd name="T13" fmla="*/ T12 w 415"/>
                                              <a:gd name="T14" fmla="+- 0 -2887 -2887"/>
                                              <a:gd name="T15" fmla="*/ -2887 h 271"/>
                                              <a:gd name="T16" fmla="+- 0 10640 10640"/>
                                              <a:gd name="T17" fmla="*/ T16 w 415"/>
                                              <a:gd name="T18" fmla="+- 0 -2616 -2887"/>
                                              <a:gd name="T19" fmla="*/ -2616 h 27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415" h="271">
                                                <a:moveTo>
                                                  <a:pt x="0" y="271"/>
                                                </a:move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5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27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ECBFD1" id="Group 174" o:spid="_x0000_s1026" style="position:absolute;margin-left:41.95pt;margin-top:-145.85pt;width:511.35pt;height:306.15pt;z-index:-251674624;mso-position-horizontal-relative:page" coordorigin="839,-2917" coordsize="10227,6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">
                <v:group id="Group 175" o:spid="_x0000_s1027" style="position:absolute;left:850;top:-2907;width:10205;height:547" coordorigin="850,-2907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Freeform 190" o:spid="_x0000_s1028" style="position:absolute;left:850;top:-2907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" path="m,547r10205,l10205,,,,,547xe" fillcolor="#f0f0f0" stroked="f">
                    <v:path arrowok="t" o:connecttype="custom" o:connectlocs="0,-2360;10205,-2360;10205,-2907;0,-2907;0,-2360" o:connectangles="0,0,0,0,0"/>
                  </v:shape>
                  <v:group id="Group 176" o:spid="_x0000_s1029" style="position:absolute;left:850;top:-2897;width:10205;height:0" coordorigin="850,-2897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  <v:shape id="Freeform 189" o:spid="_x0000_s1030" style="position:absolute;left:850;top:-2897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" path="m,l10205,e" filled="f" strokeweight="1.1pt">
                      <v:path arrowok="t" o:connecttype="custom" o:connectlocs="0,0;10205,0" o:connectangles="0,0"/>
                    </v:shape>
                    <v:group id="Group 177" o:spid="_x0000_s1031" style="position:absolute;left:850;top:1036;width:0;height:2160" coordorigin="850,1036" coordsize="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    <v:shape id="Freeform 188" o:spid="_x0000_s1032" style="position:absolute;left:850;top:1036;width:0;height:2160;visibility:visible;mso-wrap-style:square;v-text-anchor:top" coordsize="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" path="m,2160l,,,2160xe" fillcolor="#f0f0f0" stroked="f">
                        <v:path arrowok="t" o:connecttype="custom" o:connectlocs="0,3196;0,1036;0,3196" o:connectangles="0,0,0"/>
                      </v:shape>
                      <v:group id="Group 178" o:spid="_x0000_s1033" style="position:absolute;left:850;top:-2360;width:10205;height:3396" coordorigin="850,-2360" coordsize="10205,3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    <v:shape id="Freeform 187" o:spid="_x0000_s1034" style="position:absolute;left:850;top:-2360;width:10205;height:3396;visibility:visible;mso-wrap-style:square;v-text-anchor:top" coordsize="10205,3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" path="m,3396r10205,l10205,,,,,3396xe" fillcolor="#f0f0f0" stroked="f">
                          <v:path arrowok="t" o:connecttype="custom" o:connectlocs="0,1036;10205,1036;10205,-2360;0,-2360;0,1036" o:connectangles="0,0,0,0,0"/>
                        </v:shape>
                        <v:group id="Group 179" o:spid="_x0000_s1035" style="position:absolute;left:9840;top:-2887;width:1215;height:527" coordorigin="9840,-2887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      <v:shape id="Freeform 186" o:spid="_x0000_s1036" style="position:absolute;left:9840;top:-2887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" path="m,527r1215,l1215,,,,,527xe" stroked="f">
                            <v:path arrowok="t" o:connecttype="custom" o:connectlocs="0,-2360;1215,-2360;1215,-2887;0,-2887;0,-2360" o:connectangles="0,0,0,0,0"/>
                          </v:shape>
                          <v:group id="Group 180" o:spid="_x0000_s1037" style="position:absolute;left:9840;top:-2887;width:415;height:271" coordorigin="9840,-288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      <v:shape id="Freeform 185" o:spid="_x0000_s1038" style="position:absolute;left:9840;top:-288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" path="m,271r415,l415,,,,,271xe" fillcolor="black" stroked="f">
                              <v:path arrowok="t" o:connecttype="custom" o:connectlocs="0,-2616;415,-2616;415,-2887;0,-2887;0,-2616" o:connectangles="0,0,0,0,0"/>
                            </v:shape>
                            <v:group id="Group 181" o:spid="_x0000_s1039" style="position:absolute;left:10240;top:-2887;width:415;height:271" coordorigin="10240,-288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            <v:shape id="Freeform 184" o:spid="_x0000_s1040" style="position:absolute;left:10240;top:-288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" path="m,271r415,l415,,,,,271xe" fillcolor="black" stroked="f">
                                <v:path arrowok="t" o:connecttype="custom" o:connectlocs="0,-2616;415,-2616;415,-2887;0,-2887;0,-2616" o:connectangles="0,0,0,0,0"/>
                              </v:shape>
                              <v:group id="Group 182" o:spid="_x0000_s1041" style="position:absolute;left:10640;top:-2887;width:415;height:271" coordorigin="10640,-288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          <v:shape id="Freeform 183" o:spid="_x0000_s1042" style="position:absolute;left:10640;top:-288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" path="m,271r415,l415,,,,,271xe" fillcolor="black" stroked="f">
                                  <v:path arrowok="t" o:connecttype="custom" o:connectlocs="0,-2616;415,-2616;415,-2887;0,-2887;0,-2616" o:connectangles="0,0,0,0,0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87507">
        <w:rPr>
          <w:rFonts w:ascii="Arial" w:eastAsia="Arial" w:hAnsi="Arial" w:cs="Arial"/>
        </w:rPr>
        <w:t xml:space="preserve">• </w:t>
      </w:r>
      <w:r w:rsidR="00187507">
        <w:rPr>
          <w:rFonts w:ascii="Arial" w:eastAsia="Arial" w:hAnsi="Arial" w:cs="Arial"/>
          <w:spacing w:val="49"/>
        </w:rPr>
        <w:t xml:space="preserve"> </w:t>
      </w:r>
      <w:r w:rsidR="00187507">
        <w:rPr>
          <w:rFonts w:ascii="Arial" w:eastAsia="Arial" w:hAnsi="Arial" w:cs="Arial"/>
        </w:rPr>
        <w:t>appropriate data collection?</w:t>
      </w:r>
    </w:p>
    <w:p w:rsidR="00AC2EF0" w:rsidRDefault="00AC2EF0">
      <w:pPr>
        <w:spacing w:before="14" w:line="220" w:lineRule="exact"/>
        <w:rPr>
          <w:sz w:val="22"/>
          <w:szCs w:val="22"/>
        </w:rPr>
      </w:pP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Please indicate the strong and weak(er) points.</w:t>
      </w:r>
    </w:p>
    <w:p w:rsidR="00AC2EF0" w:rsidRDefault="00AC2EF0">
      <w:pPr>
        <w:spacing w:before="4" w:line="120" w:lineRule="exact"/>
        <w:rPr>
          <w:sz w:val="13"/>
          <w:szCs w:val="13"/>
        </w:rPr>
      </w:pPr>
    </w:p>
    <w:p w:rsidR="00AC2EF0" w:rsidRDefault="00AC2EF0">
      <w:pPr>
        <w:spacing w:line="200" w:lineRule="exact"/>
      </w:pPr>
    </w:p>
    <w:p w:rsidR="00AC2EF0" w:rsidRDefault="007D21C4" w:rsidP="006A20BD">
      <w:pPr>
        <w:spacing w:line="250" w:lineRule="auto"/>
        <w:ind w:left="110" w:right="277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5080</wp:posOffset>
                </wp:positionV>
                <wp:extent cx="6475095" cy="393065"/>
                <wp:effectExtent l="9525" t="13970" r="11430" b="12065"/>
                <wp:wrapNone/>
                <wp:docPr id="170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509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  <w:p w:rsidR="00015EDE" w:rsidRPr="00F83E05" w:rsidRDefault="00015EDE" w:rsidP="00F83E0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4" o:spid="_x0000_s1030" type="#_x0000_t202" style="position:absolute;left:0;text-align:left;margin-left:5.5pt;margin-top:.4pt;width:509.85pt;height:30.9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">
                <v:textbox style="mso-fit-shape-to-text:t"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  <w:p w:rsidR="00015EDE" w:rsidRPr="00F83E05" w:rsidRDefault="00015EDE" w:rsidP="00F83E05"/>
                  </w:txbxContent>
                </v:textbox>
              </v:shape>
            </w:pict>
          </mc:Fallback>
        </mc:AlternateContent>
      </w:r>
    </w:p>
    <w:p w:rsidR="006A20BD" w:rsidRDefault="006A20BD" w:rsidP="006A20BD">
      <w:pPr>
        <w:spacing w:line="250" w:lineRule="auto"/>
        <w:ind w:left="110" w:right="277"/>
        <w:rPr>
          <w:rFonts w:ascii="Arial" w:eastAsia="Arial" w:hAnsi="Arial" w:cs="Arial"/>
        </w:rPr>
      </w:pPr>
    </w:p>
    <w:p w:rsidR="006A20BD" w:rsidRDefault="006A20BD" w:rsidP="006A20BD">
      <w:pPr>
        <w:spacing w:line="250" w:lineRule="auto"/>
        <w:ind w:left="110" w:right="277"/>
        <w:rPr>
          <w:rFonts w:ascii="Arial" w:eastAsia="Arial" w:hAnsi="Arial" w:cs="Arial"/>
        </w:rPr>
        <w:sectPr w:rsidR="006A20BD">
          <w:type w:val="continuous"/>
          <w:pgSz w:w="11900" w:h="16840"/>
          <w:pgMar w:top="780" w:right="740" w:bottom="0" w:left="740" w:header="708" w:footer="708" w:gutter="0"/>
          <w:cols w:space="708"/>
        </w:sectPr>
      </w:pPr>
    </w:p>
    <w:p w:rsidR="00AC2EF0" w:rsidRDefault="00AC2EF0">
      <w:pPr>
        <w:spacing w:line="120" w:lineRule="exact"/>
        <w:rPr>
          <w:sz w:val="12"/>
          <w:szCs w:val="12"/>
        </w:rPr>
      </w:pPr>
    </w:p>
    <w:p w:rsidR="006A20BD" w:rsidRDefault="007D21C4">
      <w:pPr>
        <w:ind w:left="110"/>
        <w:rPr>
          <w:rFonts w:ascii="Arial" w:eastAsia="Arial" w:hAnsi="Arial" w:cs="Arial"/>
          <w:b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461645</wp:posOffset>
                </wp:positionH>
                <wp:positionV relativeFrom="page">
                  <wp:posOffset>6635115</wp:posOffset>
                </wp:positionV>
                <wp:extent cx="6494145" cy="1867535"/>
                <wp:effectExtent l="4445" t="5715" r="6985" b="974725"/>
                <wp:wrapNone/>
                <wp:docPr id="151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1867535"/>
                          <a:chOff x="839" y="11817"/>
                          <a:chExt cx="10227" cy="4472"/>
                        </a:xfrm>
                      </wpg:grpSpPr>
                      <wpg:grpSp>
                        <wpg:cNvPr id="152" name="Group 156"/>
                        <wpg:cNvGrpSpPr>
                          <a:grpSpLocks/>
                        </wpg:cNvGrpSpPr>
                        <wpg:grpSpPr bwMode="auto">
                          <a:xfrm>
                            <a:off x="850" y="11827"/>
                            <a:ext cx="10205" cy="771"/>
                            <a:chOff x="850" y="11827"/>
                            <a:chExt cx="10205" cy="771"/>
                          </a:xfrm>
                        </wpg:grpSpPr>
                        <wps:wsp>
                          <wps:cNvPr id="153" name="Freeform 173"/>
                          <wps:cNvSpPr>
                            <a:spLocks/>
                          </wps:cNvSpPr>
                          <wps:spPr bwMode="auto">
                            <a:xfrm>
                              <a:off x="850" y="11827"/>
                              <a:ext cx="10205" cy="771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12598 11827"/>
                                <a:gd name="T3" fmla="*/ 12598 h 771"/>
                                <a:gd name="T4" fmla="+- 0 11055 850"/>
                                <a:gd name="T5" fmla="*/ T4 w 10205"/>
                                <a:gd name="T6" fmla="+- 0 12598 11827"/>
                                <a:gd name="T7" fmla="*/ 12598 h 771"/>
                                <a:gd name="T8" fmla="+- 0 11055 850"/>
                                <a:gd name="T9" fmla="*/ T8 w 10205"/>
                                <a:gd name="T10" fmla="+- 0 11827 11827"/>
                                <a:gd name="T11" fmla="*/ 11827 h 771"/>
                                <a:gd name="T12" fmla="+- 0 850 850"/>
                                <a:gd name="T13" fmla="*/ T12 w 10205"/>
                                <a:gd name="T14" fmla="+- 0 11827 11827"/>
                                <a:gd name="T15" fmla="*/ 11827 h 771"/>
                                <a:gd name="T16" fmla="+- 0 850 850"/>
                                <a:gd name="T17" fmla="*/ T16 w 10205"/>
                                <a:gd name="T18" fmla="+- 0 12598 11827"/>
                                <a:gd name="T19" fmla="*/ 12598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771">
                                  <a:moveTo>
                                    <a:pt x="0" y="771"/>
                                  </a:moveTo>
                                  <a:lnTo>
                                    <a:pt x="10205" y="771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4" name="Group 157"/>
                          <wpg:cNvGrpSpPr>
                            <a:grpSpLocks/>
                          </wpg:cNvGrpSpPr>
                          <wpg:grpSpPr bwMode="auto">
                            <a:xfrm>
                              <a:off x="850" y="11837"/>
                              <a:ext cx="10205" cy="0"/>
                              <a:chOff x="850" y="11837"/>
                              <a:chExt cx="10205" cy="0"/>
                            </a:xfrm>
                          </wpg:grpSpPr>
                          <wps:wsp>
                            <wps:cNvPr id="155" name="Freeform 172"/>
                            <wps:cNvSpPr>
                              <a:spLocks/>
                            </wps:cNvSpPr>
                            <wps:spPr bwMode="auto">
                              <a:xfrm>
                                <a:off x="850" y="11837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6" name="Group 1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15290"/>
                                <a:ext cx="0" cy="960"/>
                                <a:chOff x="850" y="15290"/>
                                <a:chExt cx="0" cy="960"/>
                              </a:xfrm>
                            </wpg:grpSpPr>
                            <wps:wsp>
                              <wps:cNvPr id="157" name="Freeform 1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15290"/>
                                  <a:ext cx="0" cy="960"/>
                                </a:xfrm>
                                <a:custGeom>
                                  <a:avLst/>
                                  <a:gdLst>
                                    <a:gd name="T0" fmla="+- 0 16250 15290"/>
                                    <a:gd name="T1" fmla="*/ 16250 h 960"/>
                                    <a:gd name="T2" fmla="+- 0 15290 15290"/>
                                    <a:gd name="T3" fmla="*/ 15290 h 960"/>
                                    <a:gd name="T4" fmla="+- 0 16250 15290"/>
                                    <a:gd name="T5" fmla="*/ 16250 h 960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  <a:cxn ang="0">
                                      <a:pos x="0" y="T5"/>
                                    </a:cxn>
                                  </a:cxnLst>
                                  <a:rect l="0" t="0" r="r" b="b"/>
                                  <a:pathLst>
                                    <a:path h="960">
                                      <a:moveTo>
                                        <a:pt x="0" y="96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58" name="Group 1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0" y="12598"/>
                                  <a:ext cx="10205" cy="2692"/>
                                  <a:chOff x="850" y="12598"/>
                                  <a:chExt cx="10205" cy="2692"/>
                                </a:xfrm>
                              </wpg:grpSpPr>
                              <wps:wsp>
                                <wps:cNvPr id="159" name="Freeform 1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0" y="12598"/>
                                    <a:ext cx="10205" cy="2692"/>
                                  </a:xfrm>
                                  <a:custGeom>
                                    <a:avLst/>
                                    <a:gdLst>
                                      <a:gd name="T0" fmla="+- 0 850 850"/>
                                      <a:gd name="T1" fmla="*/ T0 w 10205"/>
                                      <a:gd name="T2" fmla="+- 0 15290 12598"/>
                                      <a:gd name="T3" fmla="*/ 15290 h 2692"/>
                                      <a:gd name="T4" fmla="+- 0 11055 850"/>
                                      <a:gd name="T5" fmla="*/ T4 w 10205"/>
                                      <a:gd name="T6" fmla="+- 0 15290 12598"/>
                                      <a:gd name="T7" fmla="*/ 15290 h 2692"/>
                                      <a:gd name="T8" fmla="+- 0 11055 850"/>
                                      <a:gd name="T9" fmla="*/ T8 w 10205"/>
                                      <a:gd name="T10" fmla="+- 0 12598 12598"/>
                                      <a:gd name="T11" fmla="*/ 12598 h 2692"/>
                                      <a:gd name="T12" fmla="+- 0 850 850"/>
                                      <a:gd name="T13" fmla="*/ T12 w 10205"/>
                                      <a:gd name="T14" fmla="+- 0 12598 12598"/>
                                      <a:gd name="T15" fmla="*/ 12598 h 2692"/>
                                      <a:gd name="T16" fmla="+- 0 850 850"/>
                                      <a:gd name="T17" fmla="*/ T16 w 10205"/>
                                      <a:gd name="T18" fmla="+- 0 15290 12598"/>
                                      <a:gd name="T19" fmla="*/ 15290 h 2692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0205" h="2692">
                                        <a:moveTo>
                                          <a:pt x="0" y="2692"/>
                                        </a:moveTo>
                                        <a:lnTo>
                                          <a:pt x="10205" y="2692"/>
                                        </a:lnTo>
                                        <a:lnTo>
                                          <a:pt x="1020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6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0F0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60" name="Group 1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11847"/>
                                    <a:ext cx="1215" cy="527"/>
                                    <a:chOff x="9840" y="11847"/>
                                    <a:chExt cx="1215" cy="527"/>
                                  </a:xfrm>
                                </wpg:grpSpPr>
                                <wps:wsp>
                                  <wps:cNvPr id="161" name="Freeform 16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11847"/>
                                      <a:ext cx="1215" cy="527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1215"/>
                                        <a:gd name="T2" fmla="+- 0 12374 11847"/>
                                        <a:gd name="T3" fmla="*/ 12374 h 527"/>
                                        <a:gd name="T4" fmla="+- 0 11055 9840"/>
                                        <a:gd name="T5" fmla="*/ T4 w 1215"/>
                                        <a:gd name="T6" fmla="+- 0 12374 11847"/>
                                        <a:gd name="T7" fmla="*/ 12374 h 527"/>
                                        <a:gd name="T8" fmla="+- 0 11055 9840"/>
                                        <a:gd name="T9" fmla="*/ T8 w 1215"/>
                                        <a:gd name="T10" fmla="+- 0 11847 11847"/>
                                        <a:gd name="T11" fmla="*/ 11847 h 527"/>
                                        <a:gd name="T12" fmla="+- 0 9840 9840"/>
                                        <a:gd name="T13" fmla="*/ T12 w 1215"/>
                                        <a:gd name="T14" fmla="+- 0 11847 11847"/>
                                        <a:gd name="T15" fmla="*/ 11847 h 527"/>
                                        <a:gd name="T16" fmla="+- 0 9840 9840"/>
                                        <a:gd name="T17" fmla="*/ T16 w 1215"/>
                                        <a:gd name="T18" fmla="+- 0 12374 11847"/>
                                        <a:gd name="T19" fmla="*/ 12374 h 527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15" h="527">
                                          <a:moveTo>
                                            <a:pt x="0" y="527"/>
                                          </a:moveTo>
                                          <a:lnTo>
                                            <a:pt x="1215" y="527"/>
                                          </a:lnTo>
                                          <a:lnTo>
                                            <a:pt x="12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52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62" name="Group 16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840" y="11847"/>
                                      <a:ext cx="415" cy="271"/>
                                      <a:chOff x="9840" y="11847"/>
                                      <a:chExt cx="415" cy="271"/>
                                    </a:xfrm>
                                  </wpg:grpSpPr>
                                  <wps:wsp>
                                    <wps:cNvPr id="163" name="Freeform 16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40" y="11847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9840 9840"/>
                                          <a:gd name="T1" fmla="*/ T0 w 415"/>
                                          <a:gd name="T2" fmla="+- 0 12118 11847"/>
                                          <a:gd name="T3" fmla="*/ 12118 h 271"/>
                                          <a:gd name="T4" fmla="+- 0 10255 9840"/>
                                          <a:gd name="T5" fmla="*/ T4 w 415"/>
                                          <a:gd name="T6" fmla="+- 0 12118 11847"/>
                                          <a:gd name="T7" fmla="*/ 12118 h 271"/>
                                          <a:gd name="T8" fmla="+- 0 10255 9840"/>
                                          <a:gd name="T9" fmla="*/ T8 w 415"/>
                                          <a:gd name="T10" fmla="+- 0 11847 11847"/>
                                          <a:gd name="T11" fmla="*/ 11847 h 271"/>
                                          <a:gd name="T12" fmla="+- 0 9840 9840"/>
                                          <a:gd name="T13" fmla="*/ T12 w 415"/>
                                          <a:gd name="T14" fmla="+- 0 11847 11847"/>
                                          <a:gd name="T15" fmla="*/ 11847 h 271"/>
                                          <a:gd name="T16" fmla="+- 0 9840 9840"/>
                                          <a:gd name="T17" fmla="*/ T16 w 415"/>
                                          <a:gd name="T18" fmla="+- 0 12118 11847"/>
                                          <a:gd name="T19" fmla="*/ 12118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64" name="Group 16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240" y="11847"/>
                                        <a:ext cx="415" cy="271"/>
                                        <a:chOff x="10240" y="11847"/>
                                        <a:chExt cx="415" cy="271"/>
                                      </a:xfrm>
                                    </wpg:grpSpPr>
                                    <wps:wsp>
                                      <wps:cNvPr id="165" name="Freeform 16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40" y="11847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40 10240"/>
                                            <a:gd name="T1" fmla="*/ T0 w 415"/>
                                            <a:gd name="T2" fmla="+- 0 12118 11847"/>
                                            <a:gd name="T3" fmla="*/ 12118 h 271"/>
                                            <a:gd name="T4" fmla="+- 0 10655 10240"/>
                                            <a:gd name="T5" fmla="*/ T4 w 415"/>
                                            <a:gd name="T6" fmla="+- 0 12118 11847"/>
                                            <a:gd name="T7" fmla="*/ 12118 h 271"/>
                                            <a:gd name="T8" fmla="+- 0 10655 10240"/>
                                            <a:gd name="T9" fmla="*/ T8 w 415"/>
                                            <a:gd name="T10" fmla="+- 0 11847 11847"/>
                                            <a:gd name="T11" fmla="*/ 11847 h 271"/>
                                            <a:gd name="T12" fmla="+- 0 10240 10240"/>
                                            <a:gd name="T13" fmla="*/ T12 w 415"/>
                                            <a:gd name="T14" fmla="+- 0 11847 11847"/>
                                            <a:gd name="T15" fmla="*/ 11847 h 271"/>
                                            <a:gd name="T16" fmla="+- 0 10240 10240"/>
                                            <a:gd name="T17" fmla="*/ T16 w 415"/>
                                            <a:gd name="T18" fmla="+- 0 12118 11847"/>
                                            <a:gd name="T19" fmla="*/ 12118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66" name="Group 16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0" y="11847"/>
                                          <a:ext cx="415" cy="271"/>
                                          <a:chOff x="10640" y="11847"/>
                                          <a:chExt cx="415" cy="271"/>
                                        </a:xfrm>
                                      </wpg:grpSpPr>
                                      <wps:wsp>
                                        <wps:cNvPr id="167" name="Freeform 166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640" y="11847"/>
                                            <a:ext cx="415" cy="27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10640 10640"/>
                                              <a:gd name="T1" fmla="*/ T0 w 415"/>
                                              <a:gd name="T2" fmla="+- 0 12118 11847"/>
                                              <a:gd name="T3" fmla="*/ 12118 h 271"/>
                                              <a:gd name="T4" fmla="+- 0 11055 10640"/>
                                              <a:gd name="T5" fmla="*/ T4 w 415"/>
                                              <a:gd name="T6" fmla="+- 0 12118 11847"/>
                                              <a:gd name="T7" fmla="*/ 12118 h 271"/>
                                              <a:gd name="T8" fmla="+- 0 11055 10640"/>
                                              <a:gd name="T9" fmla="*/ T8 w 415"/>
                                              <a:gd name="T10" fmla="+- 0 11847 11847"/>
                                              <a:gd name="T11" fmla="*/ 11847 h 271"/>
                                              <a:gd name="T12" fmla="+- 0 10640 10640"/>
                                              <a:gd name="T13" fmla="*/ T12 w 415"/>
                                              <a:gd name="T14" fmla="+- 0 11847 11847"/>
                                              <a:gd name="T15" fmla="*/ 11847 h 271"/>
                                              <a:gd name="T16" fmla="+- 0 10640 10640"/>
                                              <a:gd name="T17" fmla="*/ T16 w 415"/>
                                              <a:gd name="T18" fmla="+- 0 12118 11847"/>
                                              <a:gd name="T19" fmla="*/ 12118 h 27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415" h="271">
                                                <a:moveTo>
                                                  <a:pt x="0" y="271"/>
                                                </a:move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5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27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68" name="Group 16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50" y="16281"/>
                                            <a:ext cx="10205" cy="0"/>
                                            <a:chOff x="850" y="16281"/>
                                            <a:chExt cx="10205" cy="0"/>
                                          </a:xfrm>
                                        </wpg:grpSpPr>
                                        <wps:wsp>
                                          <wps:cNvPr id="169" name="Freeform 16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850" y="16281"/>
                                              <a:ext cx="10205" cy="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850 850"/>
                                                <a:gd name="T1" fmla="*/ T0 w 10205"/>
                                                <a:gd name="T2" fmla="+- 0 11055 850"/>
                                                <a:gd name="T3" fmla="*/ T2 w 1020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0"/>
                                                </a:cxn>
                                                <a:cxn ang="0">
                                                  <a:pos x="T3" y="0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0205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0205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079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6E9C9" id="Group 155" o:spid="_x0000_s1026" style="position:absolute;margin-left:36.35pt;margin-top:522.45pt;width:511.35pt;height:147.05pt;z-index:-251673600;mso-position-horizontal-relative:page;mso-position-vertical-relative:page" coordorigin="839,11817" coordsize="10227,4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">
                <v:group id="Group 156" o:spid="_x0000_s1027" style="position:absolute;left:850;top:11827;width:10205;height:771" coordorigin="850,11827" coordsize="10205,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shape id="Freeform 173" o:spid="_x0000_s1028" style="position:absolute;left:850;top:11827;width:10205;height:771;visibility:visible;mso-wrap-style:square;v-text-anchor:top" coordsize="10205,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" path="m,771r10205,l10205,,,,,771xe" fillcolor="#f0f0f0" stroked="f">
                    <v:path arrowok="t" o:connecttype="custom" o:connectlocs="0,12598;10205,12598;10205,11827;0,11827;0,12598" o:connectangles="0,0,0,0,0"/>
                  </v:shape>
                  <v:group id="Group 157" o:spid="_x0000_s1029" style="position:absolute;left:850;top:11837;width:10205;height:0" coordorigin="850,11837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<v:shape id="Freeform 172" o:spid="_x0000_s1030" style="position:absolute;left:850;top:11837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" path="m,l10205,e" filled="f" strokeweight="1.1pt">
                      <v:path arrowok="t" o:connecttype="custom" o:connectlocs="0,0;10205,0" o:connectangles="0,0"/>
                    </v:shape>
                    <v:group id="Group 158" o:spid="_x0000_s1031" style="position:absolute;left:850;top:15290;width:0;height:960" coordorigin="850,15290" coordsize="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    <v:shape id="Freeform 171" o:spid="_x0000_s1032" style="position:absolute;left:850;top:15290;width:0;height:960;visibility:visible;mso-wrap-style:square;v-text-anchor:top" coordsize="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" path="m,960l,,,960xe" fillcolor="#f0f0f0" stroked="f">
                        <v:path arrowok="t" o:connecttype="custom" o:connectlocs="0,16250;0,15290;0,16250" o:connectangles="0,0,0"/>
                      </v:shape>
                      <v:group id="Group 159" o:spid="_x0000_s1033" style="position:absolute;left:850;top:12598;width:10205;height:2692" coordorigin="850,12598" coordsize="10205,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  <v:shape id="Freeform 170" o:spid="_x0000_s1034" style="position:absolute;left:850;top:12598;width:10205;height:2692;visibility:visible;mso-wrap-style:square;v-text-anchor:top" coordsize="10205,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" path="m,2692r10205,l10205,,,,,2692xe" fillcolor="#f0f0f0" stroked="f">
                          <v:path arrowok="t" o:connecttype="custom" o:connectlocs="0,15290;10205,15290;10205,12598;0,12598;0,15290" o:connectangles="0,0,0,0,0"/>
                        </v:shape>
                        <v:group id="Group 160" o:spid="_x0000_s1035" style="position:absolute;left:9840;top:11847;width:1215;height:527" coordorigin="9840,11847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      <v:shape id="Freeform 169" o:spid="_x0000_s1036" style="position:absolute;left:9840;top:11847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" path="m,527r1215,l1215,,,,,527xe" stroked="f">
                            <v:path arrowok="t" o:connecttype="custom" o:connectlocs="0,12374;1215,12374;1215,11847;0,11847;0,12374" o:connectangles="0,0,0,0,0"/>
                          </v:shape>
                          <v:group id="Group 161" o:spid="_x0000_s1037" style="position:absolute;left:9840;top:11847;width:415;height:271" coordorigin="9840,1184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          <v:shape id="Freeform 168" o:spid="_x0000_s1038" style="position:absolute;left:9840;top:1184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" path="m,271r415,l415,,,,,271xe" fillcolor="black" stroked="f">
                              <v:path arrowok="t" o:connecttype="custom" o:connectlocs="0,12118;415,12118;415,11847;0,11847;0,12118" o:connectangles="0,0,0,0,0"/>
                            </v:shape>
                            <v:group id="Group 162" o:spid="_x0000_s1039" style="position:absolute;left:10240;top:11847;width:415;height:271" coordorigin="10240,1184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        <v:shape id="Freeform 167" o:spid="_x0000_s1040" style="position:absolute;left:10240;top:1184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" path="m,271r415,l415,,,,,271xe" fillcolor="black" stroked="f">
                                <v:path arrowok="t" o:connecttype="custom" o:connectlocs="0,12118;415,12118;415,11847;0,11847;0,12118" o:connectangles="0,0,0,0,0"/>
                              </v:shape>
                              <v:group id="Group 163" o:spid="_x0000_s1041" style="position:absolute;left:10640;top:11847;width:415;height:271" coordorigin="10640,11847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              <v:shape id="Freeform 166" o:spid="_x0000_s1042" style="position:absolute;left:10640;top:11847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" path="m,271r415,l415,,,,,271xe" fillcolor="black" stroked="f">
                                  <v:path arrowok="t" o:connecttype="custom" o:connectlocs="0,12118;415,12118;415,11847;0,11847;0,12118" o:connectangles="0,0,0,0,0"/>
                                </v:shape>
                                <v:group id="Group 164" o:spid="_x0000_s1043" style="position:absolute;left:850;top:16281;width:10205;height:0" coordorigin="850,16281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              <v:shape id="Freeform 165" o:spid="_x0000_s1044" style="position:absolute;left:850;top:16281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" path="m,l10205,e" filled="f" strokeweight=".85pt">
                                    <v:path arrowok="t" o:connecttype="custom" o:connectlocs="0,0;10205,0" o:connectangles="0,0"/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2.4  </w:t>
      </w:r>
      <w:r>
        <w:rPr>
          <w:rFonts w:ascii="Arial" w:eastAsia="Arial" w:hAnsi="Arial" w:cs="Arial"/>
          <w:b/>
          <w:spacing w:val="33"/>
        </w:rPr>
        <w:t xml:space="preserve"> </w:t>
      </w:r>
      <w:r>
        <w:rPr>
          <w:rFonts w:ascii="Arial" w:eastAsia="Arial" w:hAnsi="Arial" w:cs="Arial"/>
          <w:b/>
        </w:rPr>
        <w:t>Systematic review</w:t>
      </w:r>
    </w:p>
    <w:p w:rsidR="00AC2EF0" w:rsidRDefault="00187507" w:rsidP="006A20BD">
      <w:pPr>
        <w:spacing w:before="11" w:line="280" w:lineRule="exact"/>
        <w:ind w:firstLine="1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See 'Strategy'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 'Tables systematic review' (if available) Consider:</w:t>
      </w:r>
    </w:p>
    <w:p w:rsidR="00671ACE" w:rsidRDefault="00671ACE" w:rsidP="006A20BD">
      <w:pPr>
        <w:spacing w:before="11" w:line="280" w:lineRule="exact"/>
        <w:ind w:firstLine="110"/>
        <w:rPr>
          <w:sz w:val="28"/>
          <w:szCs w:val="28"/>
        </w:rPr>
      </w:pPr>
    </w:p>
    <w:p w:rsidR="00671ACE" w:rsidRPr="006A20BD" w:rsidRDefault="00671ACE" w:rsidP="006A20BD">
      <w:pPr>
        <w:spacing w:before="11" w:line="280" w:lineRule="exact"/>
        <w:ind w:firstLine="110"/>
        <w:rPr>
          <w:sz w:val="28"/>
          <w:szCs w:val="28"/>
        </w:rPr>
      </w:pP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selection of search terms;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are all relevant databases included?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selection of papers;</w:t>
      </w:r>
    </w:p>
    <w:p w:rsidR="00AC2EF0" w:rsidRDefault="00187507">
      <w:pPr>
        <w:spacing w:before="10"/>
        <w:ind w:left="680" w:right="-5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are any references relevant to this specific proposal missing?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are the conclusions of the systematic review justified?</w:t>
      </w:r>
    </w:p>
    <w:p w:rsidR="00AC2EF0" w:rsidRDefault="00AC2EF0">
      <w:pPr>
        <w:spacing w:before="14" w:line="220" w:lineRule="exact"/>
        <w:rPr>
          <w:sz w:val="22"/>
          <w:szCs w:val="22"/>
        </w:rPr>
      </w:pPr>
    </w:p>
    <w:p w:rsidR="00AC2EF0" w:rsidRDefault="00187507">
      <w:pPr>
        <w:spacing w:line="220" w:lineRule="exact"/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Please indicate the strong and weak(er) points.</w:t>
      </w:r>
    </w:p>
    <w:p w:rsidR="00AC2EF0" w:rsidRDefault="007D21C4">
      <w:pPr>
        <w:spacing w:before="9" w:line="140" w:lineRule="exact"/>
        <w:rPr>
          <w:sz w:val="15"/>
          <w:szCs w:val="15"/>
        </w:r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419100</wp:posOffset>
                </wp:positionV>
                <wp:extent cx="6468110" cy="393065"/>
                <wp:effectExtent l="13970" t="13970" r="13970" b="12065"/>
                <wp:wrapNone/>
                <wp:docPr id="150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811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  <w:p w:rsidR="00015EDE" w:rsidRDefault="00015EDE">
                            <w:pPr>
                              <w:rPr>
                                <w:lang w:val="nl-NL"/>
                              </w:rPr>
                            </w:pPr>
                          </w:p>
                          <w:p w:rsidR="00015EDE" w:rsidRDefault="00015EDE">
                            <w:pPr>
                              <w:rPr>
                                <w:lang w:val="nl-NL"/>
                              </w:rPr>
                            </w:pPr>
                          </w:p>
                          <w:p w:rsidR="00015EDE" w:rsidRDefault="00015EDE">
                            <w:pPr>
                              <w:rPr>
                                <w:lang w:val="nl-NL"/>
                              </w:rPr>
                            </w:pPr>
                          </w:p>
                          <w:p w:rsidR="00015EDE" w:rsidRDefault="00015ED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6" o:spid="_x0000_s1031" type="#_x0000_t202" style="position:absolute;margin-left:-.65pt;margin-top:33pt;width:509.3pt;height:30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">
                <v:textbox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  <w:p w:rsidR="00015EDE" w:rsidRDefault="00015EDE">
                      <w:pPr>
                        <w:rPr>
                          <w:lang w:val="nl-NL"/>
                        </w:rPr>
                      </w:pPr>
                    </w:p>
                    <w:p w:rsidR="00015EDE" w:rsidRDefault="00015EDE">
                      <w:pPr>
                        <w:rPr>
                          <w:lang w:val="nl-NL"/>
                        </w:rPr>
                      </w:pPr>
                    </w:p>
                    <w:p w:rsidR="00015EDE" w:rsidRDefault="00015EDE">
                      <w:pPr>
                        <w:rPr>
                          <w:lang w:val="nl-NL"/>
                        </w:rPr>
                      </w:pPr>
                    </w:p>
                    <w:p w:rsidR="00015EDE" w:rsidRDefault="00015ED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7507">
        <w:br w:type="column"/>
      </w:r>
    </w:p>
    <w:p w:rsidR="006A20BD" w:rsidRDefault="006A20BD">
      <w:pPr>
        <w:rPr>
          <w:rFonts w:ascii="Arial" w:eastAsia="Arial" w:hAnsi="Arial" w:cs="Arial"/>
          <w:color w:val="FFFFFF"/>
          <w:sz w:val="16"/>
          <w:szCs w:val="16"/>
        </w:rPr>
      </w:pPr>
    </w:p>
    <w:p w:rsidR="006A20BD" w:rsidRDefault="006A20BD">
      <w:pPr>
        <w:rPr>
          <w:rFonts w:ascii="Arial" w:eastAsia="Arial" w:hAnsi="Arial" w:cs="Arial"/>
          <w:color w:val="FFFFFF"/>
          <w:sz w:val="16"/>
          <w:szCs w:val="16"/>
        </w:rPr>
      </w:pPr>
    </w:p>
    <w:p w:rsidR="006A20BD" w:rsidRDefault="006A20BD">
      <w:pPr>
        <w:rPr>
          <w:rFonts w:ascii="Arial" w:eastAsia="Arial" w:hAnsi="Arial" w:cs="Arial"/>
          <w:color w:val="FFFFFF"/>
          <w:sz w:val="16"/>
          <w:szCs w:val="16"/>
        </w:rPr>
      </w:pPr>
    </w:p>
    <w:p w:rsidR="00AC2EF0" w:rsidRDefault="00187507">
      <w:pPr>
        <w:rPr>
          <w:rFonts w:ascii="Arial" w:eastAsia="Arial" w:hAnsi="Arial" w:cs="Arial"/>
          <w:sz w:val="16"/>
          <w:szCs w:val="16"/>
        </w:rPr>
        <w:sectPr w:rsidR="00AC2EF0">
          <w:type w:val="continuous"/>
          <w:pgSz w:w="11900" w:h="16840"/>
          <w:pgMar w:top="780" w:right="740" w:bottom="0" w:left="740" w:header="708" w:footer="708" w:gutter="0"/>
          <w:cols w:num="2" w:space="708" w:equalWidth="0">
            <w:col w:w="6322" w:space="2939"/>
            <w:col w:w="115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AC2EF0" w:rsidRDefault="007D21C4">
      <w:pPr>
        <w:spacing w:before="4" w:line="100" w:lineRule="exact"/>
        <w:rPr>
          <w:sz w:val="10"/>
          <w:szCs w:val="10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48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49" name="Freeform 15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326D2F" id="Group 153" o:spid="_x0000_s1026" style="position:absolute;margin-left:0;margin-top:842pt;width:0;height:0;z-index:-25165926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FJVErv2&#10;AgAAKAcAAA4AAAAAAAAAAAAAAAAALgIAAGRycy9lMm9Eb2MueG1sUEsBAi0AFAAGAAgAAAAhAP3c&#10;MDvbAAAABwEAAA8AAAAAAAAAAAAAAAAAUAUAAGRycy9kb3ducmV2LnhtbFBLBQYAAAAABAAEAPMA&#10;AABYBgAAAAA=&#10;">
                <v:shape id="Freeform 15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46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47" name="Freeform 15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0F5CE3" id="Group 151" o:spid="_x0000_s1026" style="position:absolute;margin-left:0;margin-top:842pt;width:0;height:0;z-index:-25166028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Arrj1f2&#10;AgAAKAcAAA4AAAAAAAAAAAAAAAAALgIAAGRycy9lMm9Eb2MueG1sUEsBAi0AFAAGAAgAAAAhAP3c&#10;MDvbAAAABwEAAA8AAAAAAAAAAAAAAAAAUAUAAGRycy9kb3ducmV2LnhtbFBLBQYAAAAABAAEAPMA&#10;AABYBgAAAAA=&#10;">
                <v:shape id="Freeform 15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44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45" name="Freeform 15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434A9B" id="Group 149" o:spid="_x0000_s1026" style="position:absolute;margin-left:0;margin-top:842pt;width:0;height:0;z-index:-25166131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E/ZzYP2&#10;AgAAKAcAAA4AAAAAAAAAAAAAAAAALgIAAGRycy9lMm9Eb2MueG1sUEsBAi0AFAAGAAgAAAAhAP3c&#10;MDvbAAAABwEAAA8AAAAAAAAAAAAAAAAAUAUAAGRycy9kb3ducmV2LnhtbFBLBQYAAAAABAAEAPMA&#10;AABYBgAAAAA=&#10;">
                <v:shape id="Freeform 15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42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43" name="Freeform 14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3D457" id="Group 147" o:spid="_x0000_s1026" style="position:absolute;margin-left:0;margin-top:842pt;width:0;height:0;z-index:-25166233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G5tCUj2&#10;AgAAKAcAAA4AAAAAAAAAAAAAAAAALgIAAGRycy9lMm9Eb2MueG1sUEsBAi0AFAAGAAgAAAAhAP3c&#10;MDvbAAAABwEAAA8AAAAAAAAAAAAAAAAAUAUAAGRycy9kb3ducmV2LnhtbFBLBQYAAAAABAAEAPMA&#10;AABYBgAAAAA=&#10;">
                <v:shape id="Freeform 14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40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41" name="Freeform 14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EF7B8D" id="Group 145" o:spid="_x0000_s1026" style="position:absolute;margin-left:0;margin-top:842pt;width:0;height:0;z-index:-25166336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Hzomlz2&#10;AgAAKAcAAA4AAAAAAAAAAAAAAAAALgIAAGRycy9lMm9Eb2MueG1sUEsBAi0AFAAGAAgAAAAhAP3c&#10;MDvbAAAABwEAAA8AAAAAAAAAAAAAAAAAUAUAAGRycy9kb3ducmV2LnhtbFBLBQYAAAAABAAEAPMA&#10;AABYBgAAAAA=&#10;">
                <v:shape id="Freeform 14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38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39" name="Freeform 14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36D119" id="Group 143" o:spid="_x0000_s1026" style="position:absolute;margin-left:0;margin-top:842pt;width:0;height:0;z-index:-25166438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Niekg/UC&#10;AAAoBwAADgAAAAAAAAAAAAAAAAAuAgAAZHJzL2Uyb0RvYy54bWxQSwECLQAUAAYACAAAACEA/dww&#10;O9sAAAAHAQAADwAAAAAAAAAAAAAAAABPBQAAZHJzL2Rvd25yZXYueG1sUEsFBgAAAAAEAAQA8wAA&#10;AFcGAAAAAA==&#10;">
                <v:shape id="Freeform 14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36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37" name="Freeform 14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0A7346" id="Group 141" o:spid="_x0000_s1026" style="position:absolute;margin-left:0;margin-top:842pt;width:0;height:0;z-index:-25166540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G6ZOW/2&#10;AgAAKAcAAA4AAAAAAAAAAAAAAAAALgIAAGRycy9lMm9Eb2MueG1sUEsBAi0AFAAGAAgAAAAhAP3c&#10;MDvbAAAABwEAAA8AAAAAAAAAAAAAAAAAUAUAAGRycy9kb3ducmV2LnhtbFBLBQYAAAAABAAEAPMA&#10;AABYBgAAAAA=&#10;">
                <v:shape id="Freeform 14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34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35" name="Freeform 14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9A97CC" id="Group 139" o:spid="_x0000_s1026" style="position:absolute;margin-left:0;margin-top:842pt;width:0;height:0;z-index:-25166643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vqNac&#10;9wIAACgHAAAOAAAAAAAAAAAAAAAAAC4CAABkcnMvZTJvRG9jLnhtbFBLAQItABQABgAIAAAAIQD9&#10;3DA72wAAAAcBAAAPAAAAAAAAAAAAAAAAAFEFAABkcnMvZG93bnJldi54bWxQSwUGAAAAAAQABADz&#10;AAAAWQYAAAAA&#10;">
                <v:shape id="Freeform 14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32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33" name="Freeform 13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71737D" id="Group 137" o:spid="_x0000_s1026" style="position:absolute;margin-left:0;margin-top:842pt;width:0;height:0;z-index:-25166745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puw6&#10;SfgCAAAoBwAADgAAAAAAAAAAAAAAAAAuAgAAZHJzL2Uyb0RvYy54bWxQSwECLQAUAAYACAAAACEA&#10;/dwwO9sAAAAHAQAADwAAAAAAAAAAAAAAAABSBQAAZHJzL2Rvd25yZXYueG1sUEsFBgAAAAAEAAQA&#10;8wAAAFoGAAAAAA==&#10;">
                <v:shape id="Freeform 13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30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31" name="Freeform 13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ACBBE9" id="Group 135" o:spid="_x0000_s1026" style="position:absolute;margin-left:0;margin-top:842pt;width:0;height:0;z-index:-25166848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LRpqV32&#10;AgAAKAcAAA4AAAAAAAAAAAAAAAAALgIAAGRycy9lMm9Eb2MueG1sUEsBAi0AFAAGAAgAAAAhAP3c&#10;MDvbAAAABwEAAA8AAAAAAAAAAAAAAAAAUAUAAGRycy9kb3ducmV2LnhtbFBLBQYAAAAABAAEAPMA&#10;AABYBgAAAAA=&#10;">
                <v:shape id="Freeform 13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28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29" name="Freeform 13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C5BA1" id="Group 133" o:spid="_x0000_s1026" style="position:absolute;margin-left:0;margin-top:842pt;width:0;height:0;z-index:-25166950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NFZnMPUC&#10;AAAoBwAADgAAAAAAAAAAAAAAAAAuAgAAZHJzL2Uyb0RvYy54bWxQSwECLQAUAAYACAAAACEA/dww&#10;O9sAAAAHAQAADwAAAAAAAAAAAAAAAABPBQAAZHJzL2Rvd25yZXYueG1sUEsFBgAAAAAEAAQA8wAA&#10;AFcGAAAAAA==&#10;">
                <v:shape id="Freeform 13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26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27" name="Freeform 13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46285F" id="Group 131" o:spid="_x0000_s1026" style="position:absolute;margin-left:0;margin-top:842pt;width:0;height:0;z-index:-25167052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Gzo+tz2&#10;AgAAKAcAAA4AAAAAAAAAAAAAAAAALgIAAGRycy9lMm9Eb2MueG1sUEsBAi0AFAAGAAgAAAAhAP3c&#10;MDvbAAAABwEAAA8AAAAAAAAAAAAAAAAAUAUAAGRycy9kb3ducmV2LnhtbFBLBQYAAAAABAAEAPMA&#10;AABYBgAAAAA=&#10;">
                <v:shape id="Freeform 13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24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25" name="Freeform 13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4E456B" id="Group 129" o:spid="_x0000_s1026" style="position:absolute;margin-left:0;margin-top:842pt;width:0;height:0;z-index:-25167155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CnauAj2&#10;AgAAKAcAAA4AAAAAAAAAAAAAAAAALgIAAGRycy9lMm9Eb2MueG1sUEsBAi0AFAAGAAgAAAAhAP3c&#10;MDvbAAAABwEAAA8AAAAAAAAAAAAAAAAAUAUAAGRycy9kb3ducmV2LnhtbFBLBQYAAAAABAAEAPMA&#10;AABYBgAAAAA=&#10;">
                <v:shape id="Freeform 13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22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23" name="Freeform 12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EF81D" id="Group 127" o:spid="_x0000_s1026" style="position:absolute;margin-left:0;margin-top:842pt;width:0;height:0;z-index:-25167257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AhufMP2&#10;AgAAKAcAAA4AAAAAAAAAAAAAAAAALgIAAGRycy9lMm9Eb2MueG1sUEsBAi0AFAAGAAgAAAAhAP3c&#10;MDvbAAAABwEAAA8AAAAAAAAAAAAAAAAAUAUAAGRycy9kb3ducmV2LnhtbFBLBQYAAAAABAAEAPMA&#10;AABYBgAAAAA=&#10;">
                <v:shape id="Freeform 12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</w:p>
    <w:p w:rsidR="00AC2EF0" w:rsidRDefault="00AC2EF0">
      <w:pPr>
        <w:spacing w:line="200" w:lineRule="exact"/>
      </w:pPr>
    </w:p>
    <w:p w:rsidR="006A20BD" w:rsidRDefault="006A20BD">
      <w:pPr>
        <w:spacing w:before="34" w:line="250" w:lineRule="auto"/>
        <w:ind w:left="110" w:right="277"/>
        <w:rPr>
          <w:rFonts w:ascii="Arial" w:eastAsia="Arial" w:hAnsi="Arial" w:cs="Arial"/>
        </w:rPr>
      </w:pPr>
    </w:p>
    <w:p w:rsidR="006A20BD" w:rsidRPr="006A20BD" w:rsidRDefault="006A20BD" w:rsidP="006A20BD">
      <w:pPr>
        <w:rPr>
          <w:rFonts w:ascii="Arial" w:eastAsia="Arial" w:hAnsi="Arial" w:cs="Arial"/>
        </w:rPr>
      </w:pPr>
    </w:p>
    <w:p w:rsidR="006A20BD" w:rsidRPr="006A20BD" w:rsidRDefault="006A20BD" w:rsidP="006A20BD">
      <w:pPr>
        <w:rPr>
          <w:rFonts w:ascii="Arial" w:eastAsia="Arial" w:hAnsi="Arial" w:cs="Arial"/>
        </w:rPr>
      </w:pPr>
    </w:p>
    <w:p w:rsidR="006A20BD" w:rsidRPr="006A20BD" w:rsidRDefault="006A20BD" w:rsidP="006A20BD">
      <w:pPr>
        <w:rPr>
          <w:rFonts w:ascii="Arial" w:eastAsia="Arial" w:hAnsi="Arial" w:cs="Arial"/>
        </w:rPr>
      </w:pPr>
    </w:p>
    <w:p w:rsidR="006A20BD" w:rsidRPr="006A20BD" w:rsidRDefault="006A20BD" w:rsidP="006A20BD">
      <w:pPr>
        <w:rPr>
          <w:rFonts w:ascii="Arial" w:eastAsia="Arial" w:hAnsi="Arial" w:cs="Arial"/>
        </w:rPr>
      </w:pPr>
    </w:p>
    <w:p w:rsidR="00AC2EF0" w:rsidRDefault="007D21C4" w:rsidP="006A20BD">
      <w:pPr>
        <w:spacing w:before="34" w:line="250" w:lineRule="auto"/>
        <w:ind w:right="341"/>
        <w:rPr>
          <w:rFonts w:ascii="Arial" w:eastAsia="Arial" w:hAnsi="Arial" w:cs="Arial"/>
        </w:rPr>
        <w:sectPr w:rsidR="00AC2EF0">
          <w:pgSz w:w="11900" w:h="16840"/>
          <w:pgMar w:top="780" w:right="720" w:bottom="0" w:left="740" w:header="349" w:footer="151" w:gutter="0"/>
          <w:cols w:space="708"/>
        </w:sect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ge">
                  <wp:posOffset>513715</wp:posOffset>
                </wp:positionV>
                <wp:extent cx="6480175" cy="0"/>
                <wp:effectExtent l="6350" t="8890" r="9525" b="10160"/>
                <wp:wrapNone/>
                <wp:docPr id="120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0"/>
                          <a:chOff x="850" y="809"/>
                          <a:chExt cx="10205" cy="0"/>
                        </a:xfrm>
                      </wpg:grpSpPr>
                      <wps:wsp>
                        <wps:cNvPr id="121" name="Freeform 126"/>
                        <wps:cNvSpPr>
                          <a:spLocks/>
                        </wps:cNvSpPr>
                        <wps:spPr bwMode="auto">
                          <a:xfrm>
                            <a:off x="850" y="809"/>
                            <a:ext cx="10205" cy="0"/>
                          </a:xfrm>
                          <a:custGeom>
                            <a:avLst/>
                            <a:gdLst>
                              <a:gd name="T0" fmla="+- 0 850 850"/>
                              <a:gd name="T1" fmla="*/ T0 w 10205"/>
                              <a:gd name="T2" fmla="+- 0 11055 850"/>
                              <a:gd name="T3" fmla="*/ T2 w 10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5" y="0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B6A1D" id="Group 125" o:spid="_x0000_s1026" style="position:absolute;margin-left:42.5pt;margin-top:40.45pt;width:510.25pt;height:0;z-index:-251631616;mso-position-horizontal-relative:page;mso-position-vertical-relative:page" coordorigin="850,809" coordsize="102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">
                <v:shape id="Freeform 126" o:spid="_x0000_s1027" style="position:absolute;left:850;top:80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" path="m,l10205,e" filled="f" strokeweight=".85pt">
                  <v:path arrowok="t" o:connecttype="custom" o:connectlocs="0,0;10205,0" o:connectangles="0,0"/>
                </v:shape>
                <w10:wrap anchorx="page" anchory="page"/>
              </v:group>
            </w:pict>
          </mc:Fallback>
        </mc:AlternateContent>
      </w:r>
    </w:p>
    <w:p w:rsidR="00AC2EF0" w:rsidRDefault="00AC2EF0">
      <w:pPr>
        <w:spacing w:line="120" w:lineRule="exact"/>
        <w:rPr>
          <w:sz w:val="12"/>
          <w:szCs w:val="12"/>
        </w:rPr>
      </w:pPr>
    </w:p>
    <w:p w:rsidR="00AC2EF0" w:rsidRDefault="00AC2EF0">
      <w:pPr>
        <w:spacing w:line="200" w:lineRule="exact"/>
      </w:pPr>
    </w:p>
    <w:p w:rsidR="00AC2EF0" w:rsidRDefault="00AC2EF0">
      <w:pPr>
        <w:spacing w:before="11" w:line="240" w:lineRule="exact"/>
        <w:rPr>
          <w:sz w:val="24"/>
          <w:szCs w:val="24"/>
        </w:rPr>
        <w:sectPr w:rsidR="00AC2EF0">
          <w:type w:val="continuous"/>
          <w:pgSz w:w="11900" w:h="16840"/>
          <w:pgMar w:top="780" w:right="720" w:bottom="0" w:left="740" w:header="708" w:footer="708" w:gutter="0"/>
          <w:cols w:space="708"/>
        </w:sectPr>
      </w:pPr>
    </w:p>
    <w:p w:rsidR="00AC2EF0" w:rsidRDefault="00187507">
      <w:pPr>
        <w:spacing w:before="29"/>
        <w:ind w:lef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3. Project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group</w:t>
      </w:r>
    </w:p>
    <w:p w:rsidR="00AC2EF0" w:rsidRDefault="00187507">
      <w:pPr>
        <w:spacing w:before="11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Legenda:</w:t>
      </w:r>
    </w:p>
    <w:p w:rsidR="00AC2EF0" w:rsidRDefault="00AC2EF0">
      <w:pPr>
        <w:spacing w:before="8" w:line="120" w:lineRule="exact"/>
        <w:rPr>
          <w:sz w:val="12"/>
          <w:szCs w:val="12"/>
        </w:rPr>
      </w:pP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3.1  </w:t>
      </w:r>
      <w:r>
        <w:rPr>
          <w:rFonts w:ascii="Arial" w:eastAsia="Arial" w:hAnsi="Arial" w:cs="Arial"/>
          <w:b/>
          <w:spacing w:val="33"/>
        </w:rPr>
        <w:t xml:space="preserve"> </w:t>
      </w:r>
      <w:r>
        <w:rPr>
          <w:rFonts w:ascii="Arial" w:eastAsia="Arial" w:hAnsi="Arial" w:cs="Arial"/>
          <w:b/>
        </w:rPr>
        <w:t>Project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group</w:t>
      </w:r>
    </w:p>
    <w:p w:rsidR="00AC2EF0" w:rsidRDefault="00AC2EF0">
      <w:pPr>
        <w:spacing w:before="17" w:line="280" w:lineRule="exact"/>
        <w:rPr>
          <w:sz w:val="28"/>
          <w:szCs w:val="28"/>
        </w:rPr>
      </w:pP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Consider: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relevant expertise and disciplines;</w:t>
      </w:r>
    </w:p>
    <w:p w:rsidR="00AC2EF0" w:rsidRDefault="007D21C4">
      <w:pPr>
        <w:spacing w:before="10"/>
        <w:ind w:left="680"/>
        <w:rPr>
          <w:rFonts w:ascii="Arial" w:eastAsia="Arial" w:hAnsi="Arial" w:cs="Arial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532765</wp:posOffset>
                </wp:positionH>
                <wp:positionV relativeFrom="paragraph">
                  <wp:posOffset>-653415</wp:posOffset>
                </wp:positionV>
                <wp:extent cx="6494145" cy="1470025"/>
                <wp:effectExtent l="8890" t="0" r="2540" b="0"/>
                <wp:wrapNone/>
                <wp:docPr id="10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1470025"/>
                          <a:chOff x="839" y="-1029"/>
                          <a:chExt cx="10227" cy="2315"/>
                        </a:xfrm>
                      </wpg:grpSpPr>
                      <wpg:grpSp>
                        <wpg:cNvPr id="106" name="Group 96"/>
                        <wpg:cNvGrpSpPr>
                          <a:grpSpLocks/>
                        </wpg:cNvGrpSpPr>
                        <wpg:grpSpPr bwMode="auto">
                          <a:xfrm>
                            <a:off x="850" y="-1019"/>
                            <a:ext cx="10205" cy="547"/>
                            <a:chOff x="850" y="-1019"/>
                            <a:chExt cx="10205" cy="547"/>
                          </a:xfrm>
                        </wpg:grpSpPr>
                        <wps:wsp>
                          <wps:cNvPr id="107" name="Freeform 109"/>
                          <wps:cNvSpPr>
                            <a:spLocks/>
                          </wps:cNvSpPr>
                          <wps:spPr bwMode="auto">
                            <a:xfrm>
                              <a:off x="850" y="-1019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472 -1019"/>
                                <a:gd name="T3" fmla="*/ -472 h 547"/>
                                <a:gd name="T4" fmla="+- 0 11055 850"/>
                                <a:gd name="T5" fmla="*/ T4 w 10205"/>
                                <a:gd name="T6" fmla="+- 0 -472 -1019"/>
                                <a:gd name="T7" fmla="*/ -472 h 547"/>
                                <a:gd name="T8" fmla="+- 0 11055 850"/>
                                <a:gd name="T9" fmla="*/ T8 w 10205"/>
                                <a:gd name="T10" fmla="+- 0 -1019 -1019"/>
                                <a:gd name="T11" fmla="*/ -1019 h 547"/>
                                <a:gd name="T12" fmla="+- 0 850 850"/>
                                <a:gd name="T13" fmla="*/ T12 w 10205"/>
                                <a:gd name="T14" fmla="+- 0 -1019 -1019"/>
                                <a:gd name="T15" fmla="*/ -1019 h 547"/>
                                <a:gd name="T16" fmla="+- 0 850 850"/>
                                <a:gd name="T17" fmla="*/ T16 w 10205"/>
                                <a:gd name="T18" fmla="+- 0 -472 -1019"/>
                                <a:gd name="T19" fmla="*/ -472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8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850" y="-1009"/>
                              <a:ext cx="10205" cy="0"/>
                              <a:chOff x="850" y="-1009"/>
                              <a:chExt cx="10205" cy="0"/>
                            </a:xfrm>
                          </wpg:grpSpPr>
                          <wps:wsp>
                            <wps:cNvPr id="109" name="Freeform 108"/>
                            <wps:cNvSpPr>
                              <a:spLocks/>
                            </wps:cNvSpPr>
                            <wps:spPr bwMode="auto">
                              <a:xfrm>
                                <a:off x="850" y="-1009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0" name="Group 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-472"/>
                                <a:ext cx="10205" cy="1748"/>
                                <a:chOff x="850" y="-472"/>
                                <a:chExt cx="10205" cy="1748"/>
                              </a:xfrm>
                            </wpg:grpSpPr>
                            <wps:wsp>
                              <wps:cNvPr id="111" name="Freeform 1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-472"/>
                                  <a:ext cx="10205" cy="1748"/>
                                </a:xfrm>
                                <a:custGeom>
                                  <a:avLst/>
                                  <a:gdLst>
                                    <a:gd name="T0" fmla="+- 0 850 850"/>
                                    <a:gd name="T1" fmla="*/ T0 w 10205"/>
                                    <a:gd name="T2" fmla="+- 0 1276 -472"/>
                                    <a:gd name="T3" fmla="*/ 1276 h 1748"/>
                                    <a:gd name="T4" fmla="+- 0 11055 850"/>
                                    <a:gd name="T5" fmla="*/ T4 w 10205"/>
                                    <a:gd name="T6" fmla="+- 0 1276 -472"/>
                                    <a:gd name="T7" fmla="*/ 1276 h 1748"/>
                                    <a:gd name="T8" fmla="+- 0 11055 850"/>
                                    <a:gd name="T9" fmla="*/ T8 w 10205"/>
                                    <a:gd name="T10" fmla="+- 0 -472 -472"/>
                                    <a:gd name="T11" fmla="*/ -472 h 1748"/>
                                    <a:gd name="T12" fmla="+- 0 850 850"/>
                                    <a:gd name="T13" fmla="*/ T12 w 10205"/>
                                    <a:gd name="T14" fmla="+- 0 -472 -472"/>
                                    <a:gd name="T15" fmla="*/ -472 h 1748"/>
                                    <a:gd name="T16" fmla="+- 0 850 850"/>
                                    <a:gd name="T17" fmla="*/ T16 w 10205"/>
                                    <a:gd name="T18" fmla="+- 0 1276 -472"/>
                                    <a:gd name="T19" fmla="*/ 1276 h 174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205" h="1748">
                                      <a:moveTo>
                                        <a:pt x="0" y="1748"/>
                                      </a:moveTo>
                                      <a:lnTo>
                                        <a:pt x="10205" y="1748"/>
                                      </a:lnTo>
                                      <a:lnTo>
                                        <a:pt x="102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2" name="Group 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40" y="-999"/>
                                  <a:ext cx="1215" cy="527"/>
                                  <a:chOff x="9840" y="-999"/>
                                  <a:chExt cx="1215" cy="527"/>
                                </a:xfrm>
                              </wpg:grpSpPr>
                              <wps:wsp>
                                <wps:cNvPr id="113" name="Freeform 1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840" y="-999"/>
                                    <a:ext cx="1215" cy="527"/>
                                  </a:xfrm>
                                  <a:custGeom>
                                    <a:avLst/>
                                    <a:gdLst>
                                      <a:gd name="T0" fmla="+- 0 9840 9840"/>
                                      <a:gd name="T1" fmla="*/ T0 w 1215"/>
                                      <a:gd name="T2" fmla="+- 0 -472 -999"/>
                                      <a:gd name="T3" fmla="*/ -472 h 527"/>
                                      <a:gd name="T4" fmla="+- 0 11055 9840"/>
                                      <a:gd name="T5" fmla="*/ T4 w 1215"/>
                                      <a:gd name="T6" fmla="+- 0 -472 -999"/>
                                      <a:gd name="T7" fmla="*/ -472 h 527"/>
                                      <a:gd name="T8" fmla="+- 0 11055 9840"/>
                                      <a:gd name="T9" fmla="*/ T8 w 1215"/>
                                      <a:gd name="T10" fmla="+- 0 -999 -999"/>
                                      <a:gd name="T11" fmla="*/ -999 h 527"/>
                                      <a:gd name="T12" fmla="+- 0 9840 9840"/>
                                      <a:gd name="T13" fmla="*/ T12 w 1215"/>
                                      <a:gd name="T14" fmla="+- 0 -999 -999"/>
                                      <a:gd name="T15" fmla="*/ -999 h 527"/>
                                      <a:gd name="T16" fmla="+- 0 9840 9840"/>
                                      <a:gd name="T17" fmla="*/ T16 w 1215"/>
                                      <a:gd name="T18" fmla="+- 0 -472 -999"/>
                                      <a:gd name="T19" fmla="*/ -472 h 52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215" h="527">
                                        <a:moveTo>
                                          <a:pt x="0" y="527"/>
                                        </a:moveTo>
                                        <a:lnTo>
                                          <a:pt x="1215" y="527"/>
                                        </a:lnTo>
                                        <a:lnTo>
                                          <a:pt x="12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4" name="Group 10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999"/>
                                    <a:ext cx="415" cy="271"/>
                                    <a:chOff x="9840" y="-999"/>
                                    <a:chExt cx="415" cy="271"/>
                                  </a:xfrm>
                                </wpg:grpSpPr>
                                <wps:wsp>
                                  <wps:cNvPr id="115" name="Freeform 10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999"/>
                                      <a:ext cx="415" cy="271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415"/>
                                        <a:gd name="T2" fmla="+- 0 -728 -999"/>
                                        <a:gd name="T3" fmla="*/ -728 h 271"/>
                                        <a:gd name="T4" fmla="+- 0 10255 9840"/>
                                        <a:gd name="T5" fmla="*/ T4 w 415"/>
                                        <a:gd name="T6" fmla="+- 0 -728 -999"/>
                                        <a:gd name="T7" fmla="*/ -728 h 271"/>
                                        <a:gd name="T8" fmla="+- 0 10255 9840"/>
                                        <a:gd name="T9" fmla="*/ T8 w 415"/>
                                        <a:gd name="T10" fmla="+- 0 -999 -999"/>
                                        <a:gd name="T11" fmla="*/ -999 h 271"/>
                                        <a:gd name="T12" fmla="+- 0 9840 9840"/>
                                        <a:gd name="T13" fmla="*/ T12 w 415"/>
                                        <a:gd name="T14" fmla="+- 0 -999 -999"/>
                                        <a:gd name="T15" fmla="*/ -999 h 271"/>
                                        <a:gd name="T16" fmla="+- 0 9840 9840"/>
                                        <a:gd name="T17" fmla="*/ T16 w 415"/>
                                        <a:gd name="T18" fmla="+- 0 -728 -999"/>
                                        <a:gd name="T19" fmla="*/ -728 h 271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415" h="271">
                                          <a:moveTo>
                                            <a:pt x="0" y="271"/>
                                          </a:move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7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16" name="Group 10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40" y="-999"/>
                                      <a:ext cx="415" cy="271"/>
                                      <a:chOff x="10240" y="-999"/>
                                      <a:chExt cx="415" cy="271"/>
                                    </a:xfrm>
                                  </wpg:grpSpPr>
                                  <wps:wsp>
                                    <wps:cNvPr id="117" name="Freeform 10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40" y="-999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10240 10240"/>
                                          <a:gd name="T1" fmla="*/ T0 w 415"/>
                                          <a:gd name="T2" fmla="+- 0 -728 -999"/>
                                          <a:gd name="T3" fmla="*/ -728 h 271"/>
                                          <a:gd name="T4" fmla="+- 0 10655 10240"/>
                                          <a:gd name="T5" fmla="*/ T4 w 415"/>
                                          <a:gd name="T6" fmla="+- 0 -728 -999"/>
                                          <a:gd name="T7" fmla="*/ -728 h 271"/>
                                          <a:gd name="T8" fmla="+- 0 10655 10240"/>
                                          <a:gd name="T9" fmla="*/ T8 w 415"/>
                                          <a:gd name="T10" fmla="+- 0 -999 -999"/>
                                          <a:gd name="T11" fmla="*/ -999 h 271"/>
                                          <a:gd name="T12" fmla="+- 0 10240 10240"/>
                                          <a:gd name="T13" fmla="*/ T12 w 415"/>
                                          <a:gd name="T14" fmla="+- 0 -999 -999"/>
                                          <a:gd name="T15" fmla="*/ -999 h 271"/>
                                          <a:gd name="T16" fmla="+- 0 10240 10240"/>
                                          <a:gd name="T17" fmla="*/ T16 w 415"/>
                                          <a:gd name="T18" fmla="+- 0 -728 -999"/>
                                          <a:gd name="T19" fmla="*/ -728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18" name="Group 10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0" y="-999"/>
                                        <a:ext cx="415" cy="271"/>
                                        <a:chOff x="10640" y="-999"/>
                                        <a:chExt cx="415" cy="271"/>
                                      </a:xfrm>
                                    </wpg:grpSpPr>
                                    <wps:wsp>
                                      <wps:cNvPr id="119" name="Freeform 10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640" y="-999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640 10640"/>
                                            <a:gd name="T1" fmla="*/ T0 w 415"/>
                                            <a:gd name="T2" fmla="+- 0 -728 -999"/>
                                            <a:gd name="T3" fmla="*/ -728 h 271"/>
                                            <a:gd name="T4" fmla="+- 0 11055 10640"/>
                                            <a:gd name="T5" fmla="*/ T4 w 415"/>
                                            <a:gd name="T6" fmla="+- 0 -728 -999"/>
                                            <a:gd name="T7" fmla="*/ -728 h 271"/>
                                            <a:gd name="T8" fmla="+- 0 11055 10640"/>
                                            <a:gd name="T9" fmla="*/ T8 w 415"/>
                                            <a:gd name="T10" fmla="+- 0 -999 -999"/>
                                            <a:gd name="T11" fmla="*/ -999 h 271"/>
                                            <a:gd name="T12" fmla="+- 0 10640 10640"/>
                                            <a:gd name="T13" fmla="*/ T12 w 415"/>
                                            <a:gd name="T14" fmla="+- 0 -999 -999"/>
                                            <a:gd name="T15" fmla="*/ -999 h 271"/>
                                            <a:gd name="T16" fmla="+- 0 10640 10640"/>
                                            <a:gd name="T17" fmla="*/ T16 w 415"/>
                                            <a:gd name="T18" fmla="+- 0 -728 -999"/>
                                            <a:gd name="T19" fmla="*/ -728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EE235" id="Group 95" o:spid="_x0000_s1026" style="position:absolute;margin-left:41.95pt;margin-top:-51.45pt;width:511.35pt;height:115.75pt;z-index:-251656192;mso-position-horizontal-relative:page" coordorigin="839,-1029" coordsize="10227,2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">
                <v:group id="Group 96" o:spid="_x0000_s1027" style="position:absolute;left:850;top:-1019;width:10205;height:547" coordorigin="850,-1019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09" o:spid="_x0000_s1028" style="position:absolute;left:850;top:-1019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" path="m,547r10205,l10205,,,,,547xe" fillcolor="#f0f0f0" stroked="f">
                    <v:path arrowok="t" o:connecttype="custom" o:connectlocs="0,-472;10205,-472;10205,-1019;0,-1019;0,-472" o:connectangles="0,0,0,0,0"/>
                  </v:shape>
                  <v:group id="Group 97" o:spid="_x0000_s1029" style="position:absolute;left:850;top:-1009;width:10205;height:0" coordorigin="850,-1009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  <v:shape id="Freeform 108" o:spid="_x0000_s1030" style="position:absolute;left:850;top:-100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" path="m,l10205,e" filled="f" strokeweight="1.1pt">
                      <v:path arrowok="t" o:connecttype="custom" o:connectlocs="0,0;10205,0" o:connectangles="0,0"/>
                    </v:shape>
                    <v:group id="Group 98" o:spid="_x0000_s1031" style="position:absolute;left:850;top:-472;width:10205;height:1748" coordorigin="850,-472" coordsize="10205,1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  <v:shape id="Freeform 107" o:spid="_x0000_s1032" style="position:absolute;left:850;top:-472;width:10205;height:1748;visibility:visible;mso-wrap-style:square;v-text-anchor:top" coordsize="10205,1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" path="m,1748r10205,l10205,,,,,1748xe" fillcolor="#f0f0f0" stroked="f">
                        <v:path arrowok="t" o:connecttype="custom" o:connectlocs="0,1276;10205,1276;10205,-472;0,-472;0,1276" o:connectangles="0,0,0,0,0"/>
                      </v:shape>
                      <v:group id="Group 99" o:spid="_x0000_s1033" style="position:absolute;left:9840;top:-999;width:1215;height:527" coordorigin="9840,-999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<v:shape id="Freeform 106" o:spid="_x0000_s1034" style="position:absolute;left:9840;top:-999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" path="m,527r1215,l1215,,,,,527xe" stroked="f">
                          <v:path arrowok="t" o:connecttype="custom" o:connectlocs="0,-472;1215,-472;1215,-999;0,-999;0,-472" o:connectangles="0,0,0,0,0"/>
                        </v:shape>
                        <v:group id="Group 100" o:spid="_x0000_s1035" style="position:absolute;left:9840;top:-999;width:415;height:271" coordorigin="9840,-99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      <v:shape id="Freeform 105" o:spid="_x0000_s1036" style="position:absolute;left:9840;top:-99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" path="m,271r415,l415,,,,,271xe" fillcolor="black" stroked="f">
                            <v:path arrowok="t" o:connecttype="custom" o:connectlocs="0,-728;415,-728;415,-999;0,-999;0,-728" o:connectangles="0,0,0,0,0"/>
                          </v:shape>
                          <v:group id="Group 101" o:spid="_x0000_s1037" style="position:absolute;left:10240;top:-999;width:415;height:271" coordorigin="10240,-99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      <v:shape id="Freeform 104" o:spid="_x0000_s1038" style="position:absolute;left:10240;top:-99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" path="m,271r415,l415,,,,,271xe" fillcolor="black" stroked="f">
                              <v:path arrowok="t" o:connecttype="custom" o:connectlocs="0,-728;415,-728;415,-999;0,-999;0,-728" o:connectangles="0,0,0,0,0"/>
                            </v:shape>
                            <v:group id="Group 102" o:spid="_x0000_s1039" style="position:absolute;left:10640;top:-999;width:415;height:271" coordorigin="10640,-99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        <v:shape id="Freeform 103" o:spid="_x0000_s1040" style="position:absolute;left:10640;top:-99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" path="m,271r415,l415,,,,,271xe" fillcolor="black" stroked="f">
                                <v:path arrowok="t" o:connecttype="custom" o:connectlocs="0,-728;415,-728;415,-999;0,-999;0,-728" o:connectangles="0,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87507">
        <w:rPr>
          <w:rFonts w:ascii="Arial" w:eastAsia="Arial" w:hAnsi="Arial" w:cs="Arial"/>
        </w:rPr>
        <w:t xml:space="preserve">• </w:t>
      </w:r>
      <w:r w:rsidR="00187507">
        <w:rPr>
          <w:rFonts w:ascii="Arial" w:eastAsia="Arial" w:hAnsi="Arial" w:cs="Arial"/>
          <w:spacing w:val="49"/>
        </w:rPr>
        <w:t xml:space="preserve"> </w:t>
      </w:r>
      <w:r w:rsidR="00187507">
        <w:rPr>
          <w:rFonts w:ascii="Arial" w:eastAsia="Arial" w:hAnsi="Arial" w:cs="Arial"/>
        </w:rPr>
        <w:t>familiarity with research area;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prior activities and products.</w:t>
      </w:r>
    </w:p>
    <w:p w:rsidR="00AC2EF0" w:rsidRDefault="00AC2EF0">
      <w:pPr>
        <w:spacing w:before="14" w:line="220" w:lineRule="exact"/>
        <w:rPr>
          <w:sz w:val="22"/>
          <w:szCs w:val="22"/>
        </w:rPr>
      </w:pPr>
    </w:p>
    <w:p w:rsidR="00AC2EF0" w:rsidRDefault="00187507">
      <w:pPr>
        <w:spacing w:line="220" w:lineRule="exact"/>
        <w:ind w:left="110" w:right="-5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Please indicate the strong and weak(er) points.</w:t>
      </w:r>
    </w:p>
    <w:p w:rsidR="00AC2EF0" w:rsidRDefault="00187507">
      <w:pPr>
        <w:spacing w:line="200" w:lineRule="exact"/>
      </w:pPr>
      <w:r>
        <w:br w:type="column"/>
      </w:r>
    </w:p>
    <w:p w:rsidR="00AC2EF0" w:rsidRDefault="00AC2EF0">
      <w:pPr>
        <w:spacing w:line="200" w:lineRule="exact"/>
      </w:pPr>
    </w:p>
    <w:p w:rsidR="00AC2EF0" w:rsidRDefault="00AC2EF0">
      <w:pPr>
        <w:spacing w:before="8" w:line="260" w:lineRule="exact"/>
        <w:rPr>
          <w:sz w:val="26"/>
          <w:szCs w:val="26"/>
        </w:rPr>
      </w:pPr>
    </w:p>
    <w:p w:rsidR="00AC2EF0" w:rsidRDefault="00187507">
      <w:pPr>
        <w:rPr>
          <w:rFonts w:ascii="Arial" w:eastAsia="Arial" w:hAnsi="Arial" w:cs="Arial"/>
          <w:sz w:val="16"/>
          <w:szCs w:val="16"/>
        </w:rPr>
        <w:sectPr w:rsidR="00AC2EF0">
          <w:type w:val="continuous"/>
          <w:pgSz w:w="11900" w:h="16840"/>
          <w:pgMar w:top="780" w:right="720" w:bottom="0" w:left="740" w:header="708" w:footer="708" w:gutter="0"/>
          <w:cols w:num="2" w:space="708" w:equalWidth="0">
            <w:col w:w="4278" w:space="4983"/>
            <w:col w:w="117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AC2EF0" w:rsidRDefault="007D21C4">
      <w:pPr>
        <w:spacing w:before="4" w:line="100" w:lineRule="exact"/>
        <w:rPr>
          <w:sz w:val="10"/>
          <w:szCs w:val="10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0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04" name="Freeform 9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F6401" id="Group 93" o:spid="_x0000_s1026" style="position:absolute;margin-left:0;margin-top:842pt;width:0;height:0;z-index:-25163264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DsBl/n2&#10;AgAAJgcAAA4AAAAAAAAAAAAAAAAALgIAAGRycy9lMm9Eb2MueG1sUEsBAi0AFAAGAAgAAAAhAP3c&#10;MDvbAAAABwEAAA8AAAAAAAAAAAAAAAAAUAUAAGRycy9kb3ducmV2LnhtbFBLBQYAAAAABAAEAPMA&#10;AABYBgAAAAA=&#10;">
                <v:shape id="Freeform 9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0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02" name="Freeform 9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0E11A9" id="Group 91" o:spid="_x0000_s1026" style="position:absolute;margin-left:0;margin-top:842pt;width:0;height:0;z-index:-25163366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PZj9d/UC&#10;AAAmBwAADgAAAAAAAAAAAAAAAAAuAgAAZHJzL2Uyb0RvYy54bWxQSwECLQAUAAYACAAAACEA/dww&#10;O9sAAAAHAQAADwAAAAAAAAAAAAAAAABPBQAAZHJzL2Rvd25yZXYueG1sUEsFBgAAAAAEAAQA8wAA&#10;AFcGAAAAAA==&#10;">
                <v:shape id="Freeform 9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9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00" name="Freeform 9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F22B76" id="Group 89" o:spid="_x0000_s1026" style="position:absolute;margin-left:0;margin-top:842pt;width:0;height:0;z-index:-25163468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zoHP&#10;ZvgCAAAlBwAADgAAAAAAAAAAAAAAAAAuAgAAZHJzL2Uyb0RvYy54bWxQSwECLQAUAAYACAAAACEA&#10;/dwwO9sAAAAHAQAADwAAAAAAAAAAAAAAAABSBQAAZHJzL2Rvd25yZXYueG1sUEsFBgAAAAAEAAQA&#10;8wAAAFoGAAAAAA==&#10;">
                <v:shape id="Freeform 9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9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98" name="Freeform 8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931B1" id="Group 87" o:spid="_x0000_s1026" style="position:absolute;margin-left:0;margin-top:842pt;width:0;height:0;z-index:-25163571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FnZU2&#10;9wIAACQHAAAOAAAAAAAAAAAAAAAAAC4CAABkcnMvZTJvRG9jLnhtbFBLAQItABQABgAIAAAAIQD9&#10;3DA72wAAAAcBAAAPAAAAAAAAAAAAAAAAAFEFAABkcnMvZG93bnJldi54bWxQSwUGAAAAAAQABADz&#10;AAAAWQYAAAAA&#10;">
                <v:shape id="Freeform 8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95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96" name="Freeform 8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96DA3" id="Group 85" o:spid="_x0000_s1026" style="position:absolute;margin-left:0;margin-top:842pt;width:0;height:0;z-index:-25163673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DW5slfUC&#10;AAAkBwAADgAAAAAAAAAAAAAAAAAuAgAAZHJzL2Uyb0RvYy54bWxQSwECLQAUAAYACAAAACEA/dww&#10;O9sAAAAHAQAADwAAAAAAAAAAAAAAAABPBQAAZHJzL2Rvd25yZXYueG1sUEsFBgAAAAAEAAQA8wAA&#10;AFcGAAAAAA==&#10;">
                <v:shape id="Freeform 8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9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94" name="Freeform 8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18B82F" id="Group 83" o:spid="_x0000_s1026" style="position:absolute;margin-left:0;margin-top:842pt;width:0;height:0;z-index:-25163776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NZcIbPUC&#10;AAAkBwAADgAAAAAAAAAAAAAAAAAuAgAAZHJzL2Uyb0RvYy54bWxQSwECLQAUAAYACAAAACEA/dww&#10;O9sAAAAHAQAADwAAAAAAAAAAAAAAAABPBQAAZHJzL2Rvd25yZXYueG1sUEsFBgAAAAAEAAQA8wAA&#10;AFcGAAAAAA==&#10;">
                <v:shape id="Freeform 8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9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92" name="Freeform 8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EE96F1" id="Group 81" o:spid="_x0000_s1026" style="position:absolute;margin-left:0;margin-top:842pt;width:0;height:0;z-index:-25163878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bRJGQfUC&#10;AAAkBwAADgAAAAAAAAAAAAAAAAAuAgAAZHJzL2Uyb0RvYy54bWxQSwECLQAUAAYACAAAACEA/dww&#10;O9sAAAAHAQAADwAAAAAAAAAAAAAAAABPBQAAZHJzL2Rvd25yZXYueG1sUEsFBgAAAAAEAAQA8wAA&#10;AFcGAAAAAA==&#10;">
                <v:shape id="Freeform 8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8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90" name="Freeform 8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310916" id="Group 79" o:spid="_x0000_s1026" style="position:absolute;margin-left:0;margin-top:842pt;width:0;height:0;z-index:-25163980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b6pe&#10;9fgCAAAkBwAADgAAAAAAAAAAAAAAAAAuAgAAZHJzL2Uyb0RvYy54bWxQSwECLQAUAAYACAAAACEA&#10;/dwwO9sAAAAHAQAADwAAAAAAAAAAAAAAAABSBQAAZHJzL2Rvd25yZXYueG1sUEsFBgAAAAAEAAQA&#10;8wAAAFoGAAAAAA==&#10;">
                <v:shape id="Freeform 8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8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88" name="Freeform 7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7E28C3" id="Group 77" o:spid="_x0000_s1026" style="position:absolute;margin-left:0;margin-top:842pt;width:0;height:0;z-index:-25164083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M4s7Az2&#10;AgAAJAcAAA4AAAAAAAAAAAAAAAAALgIAAGRycy9lMm9Eb2MueG1sUEsBAi0AFAAGAAgAAAAhAP3c&#10;MDvbAAAABwEAAA8AAAAAAAAAAAAAAAAAUAUAAGRycy9kb3ducmV2LnhtbFBLBQYAAAAABAAEAPMA&#10;AABYBgAAAAA=&#10;">
                <v:shape id="Freeform 7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8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86" name="Freeform 7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0AA938" id="Group 75" o:spid="_x0000_s1026" style="position:absolute;margin-left:0;margin-top:842pt;width:0;height:0;z-index:-25164185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Rt8Vr/UC&#10;AAAkBwAADgAAAAAAAAAAAAAAAAAuAgAAZHJzL2Uyb0RvYy54bWxQSwECLQAUAAYACAAAACEA/dww&#10;O9sAAAAHAQAADwAAAAAAAAAAAAAAAABPBQAAZHJzL2Rvd25yZXYueG1sUEsFBgAAAAAEAAQA8wAA&#10;AFcGAAAAAA==&#10;">
                <v:shape id="Freeform 7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8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84" name="Freeform 7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B13BE8" id="Group 73" o:spid="_x0000_s1026" style="position:absolute;margin-left:0;margin-top:842pt;width:0;height:0;z-index:-25164288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fiZxVvUC&#10;AAAkBwAADgAAAAAAAAAAAAAAAAAuAgAAZHJzL2Uyb0RvYy54bWxQSwECLQAUAAYACAAAACEA/dww&#10;O9sAAAAHAQAADwAAAAAAAAAAAAAAAABPBQAAZHJzL2Rvd25yZXYueG1sUEsFBgAAAAAEAAQA8wAA&#10;AFcGAAAAAA==&#10;">
                <v:shape id="Freeform 7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8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82" name="Freeform 7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0D210" id="Group 71" o:spid="_x0000_s1026" style="position:absolute;margin-left:0;margin-top:842pt;width:0;height:0;z-index:-25164390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JqM/e/UC&#10;AAAkBwAADgAAAAAAAAAAAAAAAAAuAgAAZHJzL2Uyb0RvYy54bWxQSwECLQAUAAYACAAAACEA/dww&#10;O9sAAAAHAQAADwAAAAAAAAAAAAAAAABPBQAAZHJzL2Rvd25yZXYueG1sUEsFBgAAAAAEAAQA8wAA&#10;AFcGAAAAAA==&#10;">
                <v:shape id="Freeform 7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7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80" name="Freeform 7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29379E" id="Group 69" o:spid="_x0000_s1026" style="position:absolute;margin-left:0;margin-top:842pt;width:0;height:0;z-index:-25164492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OHuYjf2&#10;AgAAJAcAAA4AAAAAAAAAAAAAAAAALgIAAGRycy9lMm9Eb2MueG1sUEsBAi0AFAAGAAgAAAAhAP3c&#10;MDvbAAAABwEAAA8AAAAAAAAAAAAAAAAAUAUAAGRycy9kb3ducmV2LnhtbFBLBQYAAAAABAAEAPMA&#10;AABYBgAAAAA=&#10;">
                <v:shape id="Freeform 7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7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78" name="Freeform 6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DB608B" id="Group 67" o:spid="_x0000_s1026" style="position:absolute;margin-left:0;margin-top:842pt;width:0;height:0;z-index:-25164595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HtljMf2&#10;AgAAJAcAAA4AAAAAAAAAAAAAAAAALgIAAGRycy9lMm9Eb2MueG1sUEsBAi0AFAAGAAgAAAAhAP3c&#10;MDvbAAAABwEAAA8AAAAAAAAAAAAAAAAAUAUAAGRycy9kb3ducmV2LnhtbFBLBQYAAAAABAAEAPMA&#10;AABYBgAAAAA=&#10;">
                <v:shape id="Freeform 6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7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76" name="Freeform 6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895F38" id="Group 65" o:spid="_x0000_s1026" style="position:absolute;margin-left:0;margin-top:842pt;width:0;height:0;z-index:-25164697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85Z1ZPUC&#10;AAAkBwAADgAAAAAAAAAAAAAAAAAuAgAAZHJzL2Uyb0RvYy54bWxQSwECLQAUAAYACAAAACEA/dww&#10;O9sAAAAHAQAADwAAAAAAAAAAAAAAAABPBQAAZHJzL2Rvd25yZXYueG1sUEsFBgAAAAAEAAQA8wAA&#10;AFcGAAAAAA==&#10;">
                <v:shape id="Freeform 6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7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74" name="Freeform 6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ADF031" id="Group 63" o:spid="_x0000_s1026" style="position:absolute;margin-left:0;margin-top:842pt;width:0;height:0;z-index:-25164800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y28RnfUC&#10;AAAkBwAADgAAAAAAAAAAAAAAAAAuAgAAZHJzL2Uyb0RvYy54bWxQSwECLQAUAAYACAAAACEA/dww&#10;O9sAAAAHAQAADwAAAAAAAAAAAAAAAABPBQAAZHJzL2Rvd25yZXYueG1sUEsFBgAAAAAEAAQA8wAA&#10;AFcGAAAAAA==&#10;">
                <v:shape id="Freeform 6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7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72" name="Freeform 6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625CD" id="Group 61" o:spid="_x0000_s1026" style="position:absolute;margin-left:0;margin-top:842pt;width:0;height:0;z-index:-25164902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k+pfsPUC&#10;AAAkBwAADgAAAAAAAAAAAAAAAAAuAgAAZHJzL2Uyb0RvYy54bWxQSwECLQAUAAYACAAAACEA/dww&#10;O9sAAAAHAQAADwAAAAAAAAAAAAAAAABPBQAAZHJzL2Rvd25yZXYueG1sUEsFBgAAAAAEAAQA8wAA&#10;AFcGAAAAAA==&#10;">
                <v:shape id="Freeform 6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6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70" name="Freeform 6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661203" id="Group 59" o:spid="_x0000_s1026" style="position:absolute;margin-left:0;margin-top:842pt;width:0;height:0;z-index:-25165004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DDKa2V&#10;9wIAACQHAAAOAAAAAAAAAAAAAAAAAC4CAABkcnMvZTJvRG9jLnhtbFBLAQItABQABgAIAAAAIQD9&#10;3DA72wAAAAcBAAAPAAAAAAAAAAAAAAAAAFEFAABkcnMvZG93bnJldi54bWxQSwUGAAAAAAQABADz&#10;AAAAWQYAAAAA&#10;">
                <v:shape id="Freeform 6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6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68" name="Freeform 58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224AF8" id="Group 57" o:spid="_x0000_s1026" style="position:absolute;margin-left:0;margin-top:842pt;width:0;height:0;z-index:-25165107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yTk5Q&#10;9wIAACQHAAAOAAAAAAAAAAAAAAAAAC4CAABkcnMvZTJvRG9jLnhtbFBLAQItABQABgAIAAAAIQD9&#10;3DA72wAAAAcBAAAPAAAAAAAAAAAAAAAAAFEFAABkcnMvZG93bnJldi54bWxQSwUGAAAAAAQABADz&#10;AAAAWQYAAAAA&#10;">
                <v:shape id="Freeform 58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6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66" name="Freeform 56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C2AD7" id="Group 55" o:spid="_x0000_s1026" style="position:absolute;margin-left:0;margin-top:842pt;width:0;height:0;z-index:-25165209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Or238/UC&#10;AAAkBwAADgAAAAAAAAAAAAAAAAAuAgAAZHJzL2Uyb0RvYy54bWxQSwECLQAUAAYACAAAACEA/dww&#10;O9sAAAAHAQAADwAAAAAAAAAAAAAAAABPBQAAZHJzL2Rvd25yZXYueG1sUEsFBgAAAAAEAAQA8wAA&#10;AFcGAAAAAA==&#10;">
                <v:shape id="Freeform 56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6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64" name="Freeform 54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987C8" id="Group 53" o:spid="_x0000_s1026" style="position:absolute;margin-left:0;margin-top:842pt;width:0;height:0;z-index:-25165312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AkTTCvUC&#10;AAAkBwAADgAAAAAAAAAAAAAAAAAuAgAAZHJzL2Uyb0RvYy54bWxQSwECLQAUAAYACAAAACEA/dww&#10;O9sAAAAHAQAADwAAAAAAAAAAAAAAAABPBQAAZHJzL2Rvd25yZXYueG1sUEsFBgAAAAAEAAQA8wAA&#10;AFcGAAAAAA==&#10;">
                <v:shape id="Freeform 54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6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62" name="Freeform 52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7599DA" id="Group 51" o:spid="_x0000_s1026" style="position:absolute;margin-left:0;margin-top:842pt;width:0;height:0;z-index:-25165414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WsGdJ/UC&#10;AAAkBwAADgAAAAAAAAAAAAAAAAAuAgAAZHJzL2Uyb0RvYy54bWxQSwECLQAUAAYACAAAACEA/dww&#10;O9sAAAAHAQAADwAAAAAAAAAAAAAAAABPBQAAZHJzL2Rvd25yZXYueG1sUEsFBgAAAAAEAAQA8wAA&#10;AFcGAAAAAA==&#10;">
                <v:shape id="Freeform 52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5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60" name="Freeform 50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D1FB0D" id="Group 49" o:spid="_x0000_s1026" style="position:absolute;margin-left:0;margin-top:842pt;width:0;height:0;z-index:-25165516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">
                <v:shape id="Freeform 50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</w:p>
    <w:p w:rsidR="00AC2EF0" w:rsidRDefault="00AC2EF0">
      <w:pPr>
        <w:spacing w:line="200" w:lineRule="exact"/>
      </w:pPr>
    </w:p>
    <w:p w:rsidR="00AC2EF0" w:rsidRDefault="007D21C4" w:rsidP="006A20BD">
      <w:pPr>
        <w:spacing w:before="34" w:line="250" w:lineRule="auto"/>
        <w:ind w:left="110" w:right="297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24130</wp:posOffset>
                </wp:positionV>
                <wp:extent cx="6480175" cy="393065"/>
                <wp:effectExtent l="9525" t="10160" r="6350" b="6350"/>
                <wp:wrapNone/>
                <wp:docPr id="58" name="Text 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  <w:p w:rsidR="00015EDE" w:rsidRPr="00F83E05" w:rsidRDefault="00015EDE" w:rsidP="00F83E0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8" o:spid="_x0000_s1032" type="#_x0000_t202" style="position:absolute;left:0;text-align:left;margin-left:5.5pt;margin-top:1.9pt;width:510.25pt;height:30.9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">
                <v:textbox style="mso-fit-shape-to-text:t"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  <w:p w:rsidR="00015EDE" w:rsidRPr="00F83E05" w:rsidRDefault="00015EDE" w:rsidP="00F83E05"/>
                  </w:txbxContent>
                </v:textbox>
              </v:shape>
            </w:pict>
          </mc:Fallback>
        </mc:AlternateContent>
      </w:r>
    </w:p>
    <w:p w:rsidR="00AC2EF0" w:rsidRDefault="00AC2EF0">
      <w:pPr>
        <w:spacing w:line="200" w:lineRule="exact"/>
      </w:pPr>
    </w:p>
    <w:p w:rsidR="00AC2EF0" w:rsidRDefault="00AC2EF0">
      <w:pPr>
        <w:spacing w:before="1" w:line="280" w:lineRule="exact"/>
        <w:rPr>
          <w:sz w:val="28"/>
          <w:szCs w:val="28"/>
        </w:rPr>
      </w:pPr>
    </w:p>
    <w:p w:rsidR="00AC2EF0" w:rsidRDefault="00187507">
      <w:pPr>
        <w:ind w:lef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4. Overall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quality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assessment</w:t>
      </w:r>
    </w:p>
    <w:p w:rsidR="00AC2EF0" w:rsidRDefault="00187507">
      <w:pPr>
        <w:spacing w:before="11" w:line="180" w:lineRule="exact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t>Legenda:</w:t>
      </w:r>
    </w:p>
    <w:p w:rsidR="00AC2EF0" w:rsidRDefault="00AC2EF0">
      <w:pPr>
        <w:spacing w:before="9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0"/>
        <w:gridCol w:w="2015"/>
      </w:tblGrid>
      <w:tr w:rsidR="00AC2EF0">
        <w:trPr>
          <w:trHeight w:hRule="exact" w:val="281"/>
        </w:trPr>
        <w:tc>
          <w:tcPr>
            <w:tcW w:w="8190" w:type="dxa"/>
            <w:vMerge w:val="restart"/>
            <w:tcBorders>
              <w:top w:val="single" w:sz="9" w:space="0" w:color="000000"/>
              <w:left w:val="nil"/>
              <w:right w:val="nil"/>
            </w:tcBorders>
            <w:shd w:val="clear" w:color="auto" w:fill="F0F0F0"/>
          </w:tcPr>
          <w:p w:rsidR="00AC2EF0" w:rsidRDefault="0018750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4.1  </w:t>
            </w:r>
            <w:r>
              <w:rPr>
                <w:rFonts w:ascii="Arial" w:eastAsia="Arial" w:hAnsi="Arial" w:cs="Arial"/>
                <w:b/>
                <w:spacing w:val="3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Overall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quality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assessment</w:t>
            </w:r>
          </w:p>
        </w:tc>
        <w:tc>
          <w:tcPr>
            <w:tcW w:w="2015" w:type="dxa"/>
            <w:tcBorders>
              <w:top w:val="single" w:sz="9" w:space="0" w:color="000000"/>
              <w:left w:val="nil"/>
              <w:bottom w:val="nil"/>
              <w:right w:val="nil"/>
            </w:tcBorders>
            <w:shd w:val="clear" w:color="auto" w:fill="000000"/>
          </w:tcPr>
          <w:p w:rsidR="00AC2EF0" w:rsidRDefault="00187507">
            <w:pPr>
              <w:spacing w:before="40"/>
              <w:ind w:left="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VG    </w:t>
            </w:r>
            <w:r>
              <w:rPr>
                <w:rFonts w:ascii="Arial" w:eastAsia="Arial" w:hAnsi="Arial" w:cs="Arial"/>
                <w:color w:val="FFFFFF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G     </w:t>
            </w:r>
            <w:r>
              <w:rPr>
                <w:rFonts w:ascii="Arial" w:eastAsia="Arial" w:hAnsi="Arial" w:cs="Arial"/>
                <w:color w:val="FFFFFF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S     </w:t>
            </w:r>
            <w:r>
              <w:rPr>
                <w:rFonts w:ascii="Arial" w:eastAsia="Arial" w:hAnsi="Arial" w:cs="Arial"/>
                <w:color w:val="FFFFFF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F     </w:t>
            </w:r>
            <w:r>
              <w:rPr>
                <w:rFonts w:ascii="Arial" w:eastAsia="Arial" w:hAnsi="Arial" w:cs="Arial"/>
                <w:color w:val="FFFFFF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>P</w:t>
            </w:r>
          </w:p>
        </w:tc>
      </w:tr>
      <w:tr w:rsidR="00AC2EF0">
        <w:trPr>
          <w:trHeight w:hRule="exact" w:val="256"/>
        </w:trPr>
        <w:tc>
          <w:tcPr>
            <w:tcW w:w="8190" w:type="dxa"/>
            <w:vMerge/>
            <w:tcBorders>
              <w:left w:val="nil"/>
              <w:bottom w:val="nil"/>
              <w:right w:val="nil"/>
            </w:tcBorders>
            <w:shd w:val="clear" w:color="auto" w:fill="F0F0F0"/>
          </w:tcPr>
          <w:p w:rsidR="00AC2EF0" w:rsidRDefault="00AC2EF0"/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AC2EF0" w:rsidRDefault="00671ACE">
            <w:r>
              <w:t xml:space="preserve"> </w:t>
            </w:r>
          </w:p>
        </w:tc>
      </w:tr>
      <w:tr w:rsidR="00AC2EF0">
        <w:trPr>
          <w:trHeight w:hRule="exact" w:val="580"/>
        </w:trPr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C2EF0" w:rsidRDefault="00187507">
            <w:pPr>
              <w:spacing w:before="1" w:line="250" w:lineRule="auto"/>
              <w:ind w:righ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Give the overall quality assessment about the grant application (regarding points 1-3). Please indicate the most important strong and weak(er) points.</w:t>
            </w:r>
          </w:p>
        </w:tc>
      </w:tr>
    </w:tbl>
    <w:p w:rsidR="00AC2EF0" w:rsidRDefault="007D21C4" w:rsidP="00187507">
      <w:pPr>
        <w:spacing w:line="220" w:lineRule="exact"/>
        <w:ind w:left="110"/>
        <w:rPr>
          <w:rFonts w:ascii="Arial" w:eastAsia="Arial" w:hAnsi="Arial" w:cs="Arial"/>
        </w:rPr>
        <w:sectPr w:rsidR="00AC2EF0">
          <w:type w:val="continuous"/>
          <w:pgSz w:w="11900" w:h="16840"/>
          <w:pgMar w:top="780" w:right="720" w:bottom="0" w:left="740" w:header="708" w:footer="708" w:gutter="0"/>
          <w:cols w:space="708"/>
        </w:sect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5080</wp:posOffset>
                </wp:positionV>
                <wp:extent cx="6494145" cy="247015"/>
                <wp:effectExtent l="5080" t="8890" r="6350" b="10795"/>
                <wp:wrapNone/>
                <wp:docPr id="57" name="Text Box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99" o:spid="_x0000_s1033" type="#_x0000_t202" style="position:absolute;left:0;text-align:left;margin-left:4.95pt;margin-top:.4pt;width:511.35pt;height:19.4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">
                <v:textbox style="mso-fit-shape-to-text:t"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</w:txbxContent>
                </v:textbox>
              </v:shape>
            </w:pict>
          </mc:Fallback>
        </mc:AlternateContent>
      </w:r>
    </w:p>
    <w:p w:rsidR="00AC2EF0" w:rsidRDefault="00AC2EF0" w:rsidP="00187507">
      <w:pPr>
        <w:spacing w:before="34"/>
        <w:rPr>
          <w:rFonts w:ascii="Arial" w:eastAsia="Arial" w:hAnsi="Arial" w:cs="Arial"/>
        </w:rPr>
      </w:pPr>
    </w:p>
    <w:p w:rsidR="00AC2EF0" w:rsidRDefault="00AC2EF0">
      <w:pPr>
        <w:spacing w:line="200" w:lineRule="exact"/>
      </w:pPr>
    </w:p>
    <w:p w:rsidR="00AC2EF0" w:rsidRDefault="00AC2EF0">
      <w:pPr>
        <w:spacing w:before="11" w:line="240" w:lineRule="exact"/>
        <w:rPr>
          <w:sz w:val="24"/>
          <w:szCs w:val="24"/>
        </w:rPr>
        <w:sectPr w:rsidR="00AC2EF0">
          <w:headerReference w:type="default" r:id="rId11"/>
          <w:pgSz w:w="11900" w:h="16840"/>
          <w:pgMar w:top="600" w:right="720" w:bottom="0" w:left="740" w:header="349" w:footer="151" w:gutter="0"/>
          <w:cols w:space="708"/>
        </w:sectPr>
      </w:pPr>
    </w:p>
    <w:p w:rsidR="00AC2EF0" w:rsidRDefault="00187507">
      <w:pPr>
        <w:spacing w:before="29"/>
        <w:ind w:lef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5. Additional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value to current knowledge</w:t>
      </w:r>
    </w:p>
    <w:p w:rsidR="00AC2EF0" w:rsidRDefault="00187507">
      <w:pPr>
        <w:spacing w:before="11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Legenda:</w:t>
      </w:r>
    </w:p>
    <w:p w:rsidR="00AC2EF0" w:rsidRDefault="00AC2EF0">
      <w:pPr>
        <w:spacing w:before="8" w:line="120" w:lineRule="exact"/>
        <w:rPr>
          <w:sz w:val="12"/>
          <w:szCs w:val="12"/>
        </w:rPr>
      </w:pP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5.1  </w:t>
      </w:r>
      <w:r>
        <w:rPr>
          <w:rFonts w:ascii="Arial" w:eastAsia="Arial" w:hAnsi="Arial" w:cs="Arial"/>
          <w:b/>
          <w:spacing w:val="33"/>
        </w:rPr>
        <w:t xml:space="preserve"> </w:t>
      </w:r>
      <w:r>
        <w:rPr>
          <w:rFonts w:ascii="Arial" w:eastAsia="Arial" w:hAnsi="Arial" w:cs="Arial"/>
          <w:b/>
        </w:rPr>
        <w:t>Additional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value to current knowledge</w:t>
      </w:r>
    </w:p>
    <w:p w:rsidR="00AC2EF0" w:rsidRDefault="00AC2EF0">
      <w:pPr>
        <w:spacing w:before="17" w:line="280" w:lineRule="exact"/>
        <w:rPr>
          <w:sz w:val="28"/>
          <w:szCs w:val="28"/>
        </w:rPr>
      </w:pPr>
    </w:p>
    <w:p w:rsidR="00AC2EF0" w:rsidRDefault="00187507">
      <w:pPr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Consider:</w:t>
      </w:r>
    </w:p>
    <w:p w:rsidR="00AC2EF0" w:rsidRDefault="00187507">
      <w:pPr>
        <w:spacing w:before="10"/>
        <w:ind w:left="6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will this project yield new information?;</w:t>
      </w:r>
    </w:p>
    <w:p w:rsidR="00AC2EF0" w:rsidRDefault="007D21C4">
      <w:pPr>
        <w:spacing w:before="10"/>
        <w:ind w:left="680" w:right="-50"/>
        <w:rPr>
          <w:rFonts w:ascii="Arial" w:eastAsia="Arial" w:hAnsi="Arial" w:cs="Arial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532765</wp:posOffset>
                </wp:positionH>
                <wp:positionV relativeFrom="paragraph">
                  <wp:posOffset>-653415</wp:posOffset>
                </wp:positionV>
                <wp:extent cx="6494145" cy="1317625"/>
                <wp:effectExtent l="8890" t="0" r="2540" b="0"/>
                <wp:wrapNone/>
                <wp:docPr id="42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4145" cy="1317625"/>
                          <a:chOff x="839" y="-1029"/>
                          <a:chExt cx="10227" cy="2075"/>
                        </a:xfrm>
                      </wpg:grpSpPr>
                      <wpg:grpSp>
                        <wpg:cNvPr id="43" name="Group 35"/>
                        <wpg:cNvGrpSpPr>
                          <a:grpSpLocks/>
                        </wpg:cNvGrpSpPr>
                        <wpg:grpSpPr bwMode="auto">
                          <a:xfrm>
                            <a:off x="850" y="-1019"/>
                            <a:ext cx="10205" cy="547"/>
                            <a:chOff x="850" y="-1019"/>
                            <a:chExt cx="10205" cy="547"/>
                          </a:xfrm>
                        </wpg:grpSpPr>
                        <wps:wsp>
                          <wps:cNvPr id="44" name="Freeform 48"/>
                          <wps:cNvSpPr>
                            <a:spLocks/>
                          </wps:cNvSpPr>
                          <wps:spPr bwMode="auto">
                            <a:xfrm>
                              <a:off x="850" y="-1019"/>
                              <a:ext cx="10205" cy="547"/>
                            </a:xfrm>
                            <a:custGeom>
                              <a:avLst/>
                              <a:gdLst>
                                <a:gd name="T0" fmla="+- 0 850 850"/>
                                <a:gd name="T1" fmla="*/ T0 w 10205"/>
                                <a:gd name="T2" fmla="+- 0 -472 -1019"/>
                                <a:gd name="T3" fmla="*/ -472 h 547"/>
                                <a:gd name="T4" fmla="+- 0 11055 850"/>
                                <a:gd name="T5" fmla="*/ T4 w 10205"/>
                                <a:gd name="T6" fmla="+- 0 -472 -1019"/>
                                <a:gd name="T7" fmla="*/ -472 h 547"/>
                                <a:gd name="T8" fmla="+- 0 11055 850"/>
                                <a:gd name="T9" fmla="*/ T8 w 10205"/>
                                <a:gd name="T10" fmla="+- 0 -1019 -1019"/>
                                <a:gd name="T11" fmla="*/ -1019 h 547"/>
                                <a:gd name="T12" fmla="+- 0 850 850"/>
                                <a:gd name="T13" fmla="*/ T12 w 10205"/>
                                <a:gd name="T14" fmla="+- 0 -1019 -1019"/>
                                <a:gd name="T15" fmla="*/ -1019 h 547"/>
                                <a:gd name="T16" fmla="+- 0 850 850"/>
                                <a:gd name="T17" fmla="*/ T16 w 10205"/>
                                <a:gd name="T18" fmla="+- 0 -472 -1019"/>
                                <a:gd name="T19" fmla="*/ -472 h 5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547">
                                  <a:moveTo>
                                    <a:pt x="0" y="547"/>
                                  </a:moveTo>
                                  <a:lnTo>
                                    <a:pt x="10205" y="547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5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850" y="-1009"/>
                              <a:ext cx="10205" cy="0"/>
                              <a:chOff x="850" y="-1009"/>
                              <a:chExt cx="10205" cy="0"/>
                            </a:xfrm>
                          </wpg:grpSpPr>
                          <wps:wsp>
                            <wps:cNvPr id="46" name="Freeform 47"/>
                            <wps:cNvSpPr>
                              <a:spLocks/>
                            </wps:cNvSpPr>
                            <wps:spPr bwMode="auto">
                              <a:xfrm>
                                <a:off x="850" y="-1009"/>
                                <a:ext cx="10205" cy="0"/>
                              </a:xfrm>
                              <a:custGeom>
                                <a:avLst/>
                                <a:gdLst>
                                  <a:gd name="T0" fmla="+- 0 850 850"/>
                                  <a:gd name="T1" fmla="*/ T0 w 10205"/>
                                  <a:gd name="T2" fmla="+- 0 11055 850"/>
                                  <a:gd name="T3" fmla="*/ T2 w 1020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205">
                                    <a:moveTo>
                                      <a:pt x="0" y="0"/>
                                    </a:moveTo>
                                    <a:lnTo>
                                      <a:pt x="10205" y="0"/>
                                    </a:lnTo>
                                  </a:path>
                                </a:pathLst>
                              </a:custGeom>
                              <a:noFill/>
                              <a:ln w="139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7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" y="-472"/>
                                <a:ext cx="10205" cy="1508"/>
                                <a:chOff x="850" y="-472"/>
                                <a:chExt cx="10205" cy="1508"/>
                              </a:xfrm>
                            </wpg:grpSpPr>
                            <wps:wsp>
                              <wps:cNvPr id="48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850" y="-472"/>
                                  <a:ext cx="10205" cy="1508"/>
                                </a:xfrm>
                                <a:custGeom>
                                  <a:avLst/>
                                  <a:gdLst>
                                    <a:gd name="T0" fmla="+- 0 850 850"/>
                                    <a:gd name="T1" fmla="*/ T0 w 10205"/>
                                    <a:gd name="T2" fmla="+- 0 1036 -472"/>
                                    <a:gd name="T3" fmla="*/ 1036 h 1508"/>
                                    <a:gd name="T4" fmla="+- 0 11055 850"/>
                                    <a:gd name="T5" fmla="*/ T4 w 10205"/>
                                    <a:gd name="T6" fmla="+- 0 1036 -472"/>
                                    <a:gd name="T7" fmla="*/ 1036 h 1508"/>
                                    <a:gd name="T8" fmla="+- 0 11055 850"/>
                                    <a:gd name="T9" fmla="*/ T8 w 10205"/>
                                    <a:gd name="T10" fmla="+- 0 -472 -472"/>
                                    <a:gd name="T11" fmla="*/ -472 h 1508"/>
                                    <a:gd name="T12" fmla="+- 0 850 850"/>
                                    <a:gd name="T13" fmla="*/ T12 w 10205"/>
                                    <a:gd name="T14" fmla="+- 0 -472 -472"/>
                                    <a:gd name="T15" fmla="*/ -472 h 1508"/>
                                    <a:gd name="T16" fmla="+- 0 850 850"/>
                                    <a:gd name="T17" fmla="*/ T16 w 10205"/>
                                    <a:gd name="T18" fmla="+- 0 1036 -472"/>
                                    <a:gd name="T19" fmla="*/ 1036 h 150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205" h="1508">
                                      <a:moveTo>
                                        <a:pt x="0" y="1508"/>
                                      </a:moveTo>
                                      <a:lnTo>
                                        <a:pt x="10205" y="1508"/>
                                      </a:lnTo>
                                      <a:lnTo>
                                        <a:pt x="102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0F0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9" name="Group 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40" y="-999"/>
                                  <a:ext cx="1215" cy="527"/>
                                  <a:chOff x="9840" y="-999"/>
                                  <a:chExt cx="1215" cy="527"/>
                                </a:xfrm>
                              </wpg:grpSpPr>
                              <wps:wsp>
                                <wps:cNvPr id="50" name="Freeform 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840" y="-999"/>
                                    <a:ext cx="1215" cy="527"/>
                                  </a:xfrm>
                                  <a:custGeom>
                                    <a:avLst/>
                                    <a:gdLst>
                                      <a:gd name="T0" fmla="+- 0 9840 9840"/>
                                      <a:gd name="T1" fmla="*/ T0 w 1215"/>
                                      <a:gd name="T2" fmla="+- 0 -472 -999"/>
                                      <a:gd name="T3" fmla="*/ -472 h 527"/>
                                      <a:gd name="T4" fmla="+- 0 11055 9840"/>
                                      <a:gd name="T5" fmla="*/ T4 w 1215"/>
                                      <a:gd name="T6" fmla="+- 0 -472 -999"/>
                                      <a:gd name="T7" fmla="*/ -472 h 527"/>
                                      <a:gd name="T8" fmla="+- 0 11055 9840"/>
                                      <a:gd name="T9" fmla="*/ T8 w 1215"/>
                                      <a:gd name="T10" fmla="+- 0 -999 -999"/>
                                      <a:gd name="T11" fmla="*/ -999 h 527"/>
                                      <a:gd name="T12" fmla="+- 0 9840 9840"/>
                                      <a:gd name="T13" fmla="*/ T12 w 1215"/>
                                      <a:gd name="T14" fmla="+- 0 -999 -999"/>
                                      <a:gd name="T15" fmla="*/ -999 h 527"/>
                                      <a:gd name="T16" fmla="+- 0 9840 9840"/>
                                      <a:gd name="T17" fmla="*/ T16 w 1215"/>
                                      <a:gd name="T18" fmla="+- 0 -472 -999"/>
                                      <a:gd name="T19" fmla="*/ -472 h 52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215" h="527">
                                        <a:moveTo>
                                          <a:pt x="0" y="527"/>
                                        </a:moveTo>
                                        <a:lnTo>
                                          <a:pt x="1215" y="527"/>
                                        </a:lnTo>
                                        <a:lnTo>
                                          <a:pt x="12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51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840" y="-999"/>
                                    <a:ext cx="415" cy="271"/>
                                    <a:chOff x="9840" y="-999"/>
                                    <a:chExt cx="415" cy="271"/>
                                  </a:xfrm>
                                </wpg:grpSpPr>
                                <wps:wsp>
                                  <wps:cNvPr id="52" name="Freeform 4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840" y="-999"/>
                                      <a:ext cx="415" cy="271"/>
                                    </a:xfrm>
                                    <a:custGeom>
                                      <a:avLst/>
                                      <a:gdLst>
                                        <a:gd name="T0" fmla="+- 0 9840 9840"/>
                                        <a:gd name="T1" fmla="*/ T0 w 415"/>
                                        <a:gd name="T2" fmla="+- 0 -728 -999"/>
                                        <a:gd name="T3" fmla="*/ -728 h 271"/>
                                        <a:gd name="T4" fmla="+- 0 10255 9840"/>
                                        <a:gd name="T5" fmla="*/ T4 w 415"/>
                                        <a:gd name="T6" fmla="+- 0 -728 -999"/>
                                        <a:gd name="T7" fmla="*/ -728 h 271"/>
                                        <a:gd name="T8" fmla="+- 0 10255 9840"/>
                                        <a:gd name="T9" fmla="*/ T8 w 415"/>
                                        <a:gd name="T10" fmla="+- 0 -999 -999"/>
                                        <a:gd name="T11" fmla="*/ -999 h 271"/>
                                        <a:gd name="T12" fmla="+- 0 9840 9840"/>
                                        <a:gd name="T13" fmla="*/ T12 w 415"/>
                                        <a:gd name="T14" fmla="+- 0 -999 -999"/>
                                        <a:gd name="T15" fmla="*/ -999 h 271"/>
                                        <a:gd name="T16" fmla="+- 0 9840 9840"/>
                                        <a:gd name="T17" fmla="*/ T16 w 415"/>
                                        <a:gd name="T18" fmla="+- 0 -728 -999"/>
                                        <a:gd name="T19" fmla="*/ -728 h 271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415" h="271">
                                          <a:moveTo>
                                            <a:pt x="0" y="271"/>
                                          </a:move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5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7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53" name="Group 4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40" y="-999"/>
                                      <a:ext cx="415" cy="271"/>
                                      <a:chOff x="10240" y="-999"/>
                                      <a:chExt cx="415" cy="271"/>
                                    </a:xfrm>
                                  </wpg:grpSpPr>
                                  <wps:wsp>
                                    <wps:cNvPr id="54" name="Freeform 4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40" y="-999"/>
                                        <a:ext cx="415" cy="271"/>
                                      </a:xfrm>
                                      <a:custGeom>
                                        <a:avLst/>
                                        <a:gdLst>
                                          <a:gd name="T0" fmla="+- 0 10240 10240"/>
                                          <a:gd name="T1" fmla="*/ T0 w 415"/>
                                          <a:gd name="T2" fmla="+- 0 -728 -999"/>
                                          <a:gd name="T3" fmla="*/ -728 h 271"/>
                                          <a:gd name="T4" fmla="+- 0 10655 10240"/>
                                          <a:gd name="T5" fmla="*/ T4 w 415"/>
                                          <a:gd name="T6" fmla="+- 0 -728 -999"/>
                                          <a:gd name="T7" fmla="*/ -728 h 271"/>
                                          <a:gd name="T8" fmla="+- 0 10655 10240"/>
                                          <a:gd name="T9" fmla="*/ T8 w 415"/>
                                          <a:gd name="T10" fmla="+- 0 -999 -999"/>
                                          <a:gd name="T11" fmla="*/ -999 h 271"/>
                                          <a:gd name="T12" fmla="+- 0 10240 10240"/>
                                          <a:gd name="T13" fmla="*/ T12 w 415"/>
                                          <a:gd name="T14" fmla="+- 0 -999 -999"/>
                                          <a:gd name="T15" fmla="*/ -999 h 271"/>
                                          <a:gd name="T16" fmla="+- 0 10240 10240"/>
                                          <a:gd name="T17" fmla="*/ T16 w 415"/>
                                          <a:gd name="T18" fmla="+- 0 -728 -999"/>
                                          <a:gd name="T19" fmla="*/ -728 h 27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15" h="271">
                                            <a:moveTo>
                                              <a:pt x="0" y="271"/>
                                            </a:move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5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7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55" name="Group 4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0" y="-999"/>
                                        <a:ext cx="415" cy="271"/>
                                        <a:chOff x="10640" y="-999"/>
                                        <a:chExt cx="415" cy="271"/>
                                      </a:xfrm>
                                    </wpg:grpSpPr>
                                    <wps:wsp>
                                      <wps:cNvPr id="56" name="Freeform 4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640" y="-999"/>
                                          <a:ext cx="415" cy="27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640 10640"/>
                                            <a:gd name="T1" fmla="*/ T0 w 415"/>
                                            <a:gd name="T2" fmla="+- 0 -728 -999"/>
                                            <a:gd name="T3" fmla="*/ -728 h 271"/>
                                            <a:gd name="T4" fmla="+- 0 11055 10640"/>
                                            <a:gd name="T5" fmla="*/ T4 w 415"/>
                                            <a:gd name="T6" fmla="+- 0 -728 -999"/>
                                            <a:gd name="T7" fmla="*/ -728 h 271"/>
                                            <a:gd name="T8" fmla="+- 0 11055 10640"/>
                                            <a:gd name="T9" fmla="*/ T8 w 415"/>
                                            <a:gd name="T10" fmla="+- 0 -999 -999"/>
                                            <a:gd name="T11" fmla="*/ -999 h 271"/>
                                            <a:gd name="T12" fmla="+- 0 10640 10640"/>
                                            <a:gd name="T13" fmla="*/ T12 w 415"/>
                                            <a:gd name="T14" fmla="+- 0 -999 -999"/>
                                            <a:gd name="T15" fmla="*/ -999 h 271"/>
                                            <a:gd name="T16" fmla="+- 0 10640 10640"/>
                                            <a:gd name="T17" fmla="*/ T16 w 415"/>
                                            <a:gd name="T18" fmla="+- 0 -728 -999"/>
                                            <a:gd name="T19" fmla="*/ -728 h 27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15" h="271">
                                              <a:moveTo>
                                                <a:pt x="0" y="271"/>
                                              </a:move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5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27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FF338" id="Group 34" o:spid="_x0000_s1026" style="position:absolute;margin-left:41.95pt;margin-top:-51.45pt;width:511.35pt;height:103.75pt;z-index:-251630592;mso-position-horizontal-relative:page" coordorigin="839,-1029" coordsize="10227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">
                <v:group id="Group 35" o:spid="_x0000_s1027" style="position:absolute;left:850;top:-1019;width:10205;height:547" coordorigin="850,-1019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48" o:spid="_x0000_s1028" style="position:absolute;left:850;top:-1019;width:10205;height:547;visibility:visible;mso-wrap-style:square;v-text-anchor:top" coordsize="10205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" path="m,547r10205,l10205,,,,,547xe" fillcolor="#f0f0f0" stroked="f">
                    <v:path arrowok="t" o:connecttype="custom" o:connectlocs="0,-472;10205,-472;10205,-1019;0,-1019;0,-472" o:connectangles="0,0,0,0,0"/>
                  </v:shape>
                  <v:group id="Group 36" o:spid="_x0000_s1029" style="position:absolute;left:850;top:-1009;width:10205;height:0" coordorigin="850,-1009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shape id="Freeform 47" o:spid="_x0000_s1030" style="position:absolute;left:850;top:-100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" path="m,l10205,e" filled="f" strokeweight="1.1pt">
                      <v:path arrowok="t" o:connecttype="custom" o:connectlocs="0,0;10205,0" o:connectangles="0,0"/>
                    </v:shape>
                    <v:group id="Group 37" o:spid="_x0000_s1031" style="position:absolute;left:850;top:-472;width:10205;height:1508" coordorigin="850,-472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<v:shape id="Freeform 46" o:spid="_x0000_s1032" style="position:absolute;left:850;top:-472;width:10205;height:1508;visibility:visible;mso-wrap-style:square;v-text-anchor:top" coordsize="10205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" path="m,1508r10205,l10205,,,,,1508xe" fillcolor="#f0f0f0" stroked="f">
                        <v:path arrowok="t" o:connecttype="custom" o:connectlocs="0,1036;10205,1036;10205,-472;0,-472;0,1036" o:connectangles="0,0,0,0,0"/>
                      </v:shape>
                      <v:group id="Group 38" o:spid="_x0000_s1033" style="position:absolute;left:9840;top:-999;width:1215;height:527" coordorigin="9840,-999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<v:shape id="Freeform 45" o:spid="_x0000_s1034" style="position:absolute;left:9840;top:-999;width:1215;height:527;visibility:visible;mso-wrap-style:square;v-text-anchor:top" coordsize="1215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" path="m,527r1215,l1215,,,,,527xe" stroked="f">
                          <v:path arrowok="t" o:connecttype="custom" o:connectlocs="0,-472;1215,-472;1215,-999;0,-999;0,-472" o:connectangles="0,0,0,0,0"/>
                        </v:shape>
                        <v:group id="Group 39" o:spid="_x0000_s1035" style="position:absolute;left:9840;top:-999;width:415;height:271" coordorigin="9840,-99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<v:shape id="Freeform 44" o:spid="_x0000_s1036" style="position:absolute;left:9840;top:-99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" path="m,271r415,l415,,,,,271xe" fillcolor="black" stroked="f">
                            <v:path arrowok="t" o:connecttype="custom" o:connectlocs="0,-728;415,-728;415,-999;0,-999;0,-728" o:connectangles="0,0,0,0,0"/>
                          </v:shape>
                          <v:group id="Group 40" o:spid="_x0000_s1037" style="position:absolute;left:10240;top:-999;width:415;height:271" coordorigin="10240,-99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shape id="Freeform 43" o:spid="_x0000_s1038" style="position:absolute;left:10240;top:-99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" path="m,271r415,l415,,,,,271xe" fillcolor="black" stroked="f">
                              <v:path arrowok="t" o:connecttype="custom" o:connectlocs="0,-728;415,-728;415,-999;0,-999;0,-728" o:connectangles="0,0,0,0,0"/>
                            </v:shape>
                            <v:group id="Group 41" o:spid="_x0000_s1039" style="position:absolute;left:10640;top:-999;width:415;height:271" coordorigin="10640,-999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    <v:shape id="Freeform 42" o:spid="_x0000_s1040" style="position:absolute;left:10640;top:-999;width:415;height:271;visibility:visible;mso-wrap-style:square;v-text-anchor:top" coordsize="4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" path="m,271r415,l415,,,,,271xe" fillcolor="black" stroked="f">
                                <v:path arrowok="t" o:connecttype="custom" o:connectlocs="0,-728;415,-728;415,-999;0,-999;0,-728" o:connectangles="0,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87507">
        <w:rPr>
          <w:rFonts w:ascii="Arial" w:eastAsia="Arial" w:hAnsi="Arial" w:cs="Arial"/>
        </w:rPr>
        <w:t xml:space="preserve">• </w:t>
      </w:r>
      <w:r w:rsidR="00187507">
        <w:rPr>
          <w:rFonts w:ascii="Arial" w:eastAsia="Arial" w:hAnsi="Arial" w:cs="Arial"/>
          <w:spacing w:val="49"/>
        </w:rPr>
        <w:t xml:space="preserve"> </w:t>
      </w:r>
      <w:r w:rsidR="00187507">
        <w:rPr>
          <w:rFonts w:ascii="Arial" w:eastAsia="Arial" w:hAnsi="Arial" w:cs="Arial"/>
        </w:rPr>
        <w:t>ensure it does not duplicate past or ongoing projects.</w:t>
      </w:r>
    </w:p>
    <w:p w:rsidR="00AC2EF0" w:rsidRDefault="00AC2EF0">
      <w:pPr>
        <w:spacing w:before="14" w:line="220" w:lineRule="exact"/>
        <w:rPr>
          <w:sz w:val="22"/>
          <w:szCs w:val="22"/>
        </w:rPr>
      </w:pPr>
    </w:p>
    <w:p w:rsidR="00AC2EF0" w:rsidRDefault="00187507">
      <w:pPr>
        <w:spacing w:line="220" w:lineRule="exact"/>
        <w:ind w:left="11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Please indicate the strong and weak(er) points.</w:t>
      </w:r>
    </w:p>
    <w:p w:rsidR="00AC2EF0" w:rsidRDefault="00187507">
      <w:pPr>
        <w:spacing w:line="200" w:lineRule="exact"/>
      </w:pPr>
      <w:r>
        <w:br w:type="column"/>
      </w:r>
    </w:p>
    <w:p w:rsidR="00AC2EF0" w:rsidRDefault="00AC2EF0">
      <w:pPr>
        <w:spacing w:line="200" w:lineRule="exact"/>
      </w:pPr>
    </w:p>
    <w:p w:rsidR="00AC2EF0" w:rsidRDefault="00AC2EF0">
      <w:pPr>
        <w:spacing w:before="8" w:line="260" w:lineRule="exact"/>
        <w:rPr>
          <w:sz w:val="26"/>
          <w:szCs w:val="26"/>
        </w:rPr>
      </w:pPr>
    </w:p>
    <w:p w:rsidR="00AC2EF0" w:rsidRDefault="00187507">
      <w:pPr>
        <w:rPr>
          <w:rFonts w:ascii="Arial" w:eastAsia="Arial" w:hAnsi="Arial" w:cs="Arial"/>
          <w:sz w:val="16"/>
          <w:szCs w:val="16"/>
        </w:rPr>
        <w:sectPr w:rsidR="00AC2EF0">
          <w:type w:val="continuous"/>
          <w:pgSz w:w="11900" w:h="16840"/>
          <w:pgMar w:top="780" w:right="720" w:bottom="0" w:left="740" w:header="708" w:footer="708" w:gutter="0"/>
          <w:cols w:num="2" w:space="708" w:equalWidth="0">
            <w:col w:w="5600" w:space="3661"/>
            <w:col w:w="1179"/>
          </w:cols>
        </w:sectPr>
      </w:pPr>
      <w:r>
        <w:rPr>
          <w:rFonts w:ascii="Arial" w:eastAsia="Arial" w:hAnsi="Arial" w:cs="Arial"/>
          <w:color w:val="FFFFFF"/>
          <w:sz w:val="16"/>
          <w:szCs w:val="16"/>
        </w:rPr>
        <w:t xml:space="preserve">+    </w:t>
      </w:r>
      <w:r>
        <w:rPr>
          <w:rFonts w:ascii="Arial" w:eastAsia="Arial" w:hAnsi="Arial" w:cs="Arial"/>
          <w:color w:val="FFFFFF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+/-     </w:t>
      </w:r>
      <w:r>
        <w:rPr>
          <w:rFonts w:ascii="Arial" w:eastAsia="Arial" w:hAnsi="Arial" w:cs="Arial"/>
          <w:color w:val="FFFFFF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-</w:t>
      </w:r>
    </w:p>
    <w:p w:rsidR="00AC2EF0" w:rsidRDefault="007D21C4">
      <w:pPr>
        <w:spacing w:before="4" w:line="100" w:lineRule="exact"/>
        <w:rPr>
          <w:sz w:val="10"/>
          <w:szCs w:val="10"/>
        </w:rPr>
      </w:pP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40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41" name="Freeform 3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231CED" id="Group 32" o:spid="_x0000_s1026" style="position:absolute;margin-left:0;margin-top:842pt;width:0;height:0;z-index:-25161523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Ngw34PUC&#10;AAAkBwAADgAAAAAAAAAAAAAAAAAuAgAAZHJzL2Uyb0RvYy54bWxQSwECLQAUAAYACAAAACEA/dww&#10;O9sAAAAHAQAADwAAAAAAAAAAAAAAAABPBQAAZHJzL2Rvd25yZXYueG1sUEsFBgAAAAAEAAQA8wAA&#10;AFcGAAAAAA==&#10;">
                <v:shape id="Freeform 3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38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39" name="Freeform 3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BABF0D" id="Group 30" o:spid="_x0000_s1026" style="position:absolute;margin-left:0;margin-top:842pt;width:0;height:0;z-index:-25161625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BWuRVN&#10;9wIAACQHAAAOAAAAAAAAAAAAAAAAAC4CAABkcnMvZTJvRG9jLnhtbFBLAQItABQABgAIAAAAIQD9&#10;3DA72wAAAAcBAAAPAAAAAAAAAAAAAAAAAFEFAABkcnMvZG93bnJldi54bWxQSwUGAAAAAAQABADz&#10;AAAAWQYAAAAA&#10;">
                <v:shape id="Freeform 3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36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37" name="Freeform 2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F5B458" id="Group 28" o:spid="_x0000_s1026" style="position:absolute;margin-left:0;margin-top:842pt;width:0;height:0;z-index:-25161728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MrtLrPUC&#10;AAAkBwAADgAAAAAAAAAAAAAAAAAuAgAAZHJzL2Uyb0RvYy54bWxQSwECLQAUAAYACAAAACEA/dww&#10;O9sAAAAHAQAADwAAAAAAAAAAAAAAAABPBQAAZHJzL2Rvd25yZXYueG1sUEsFBgAAAAAEAAQA8wAA&#10;AFcGAAAAAA==&#10;">
                <v:shape id="Freeform 2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3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35" name="Freeform 2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4C6F9A" id="Group 26" o:spid="_x0000_s1026" style="position:absolute;margin-left:0;margin-top:842pt;width:0;height:0;z-index:-25161830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aEFMGvUC&#10;AAAkBwAADgAAAAAAAAAAAAAAAAAuAgAAZHJzL2Uyb0RvYy54bWxQSwECLQAUAAYACAAAACEA/dww&#10;O9sAAAAHAQAADwAAAAAAAAAAAAAAAABPBQAAZHJzL2Rvd25yZXYueG1sUEsFBgAAAAAEAAQA8wAA&#10;AFcGAAAAAA==&#10;">
                <v:shape id="Freeform 2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32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33" name="Freeform 2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80C91B" id="Group 24" o:spid="_x0000_s1026" style="position:absolute;margin-left:0;margin-top:842pt;width:0;height:0;z-index:-25161932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B6/gu/2&#10;AgAAJAcAAA4AAAAAAAAAAAAAAAAALgIAAGRycy9lMm9Eb2MueG1sUEsBAi0AFAAGAAgAAAAhAP3c&#10;MDvbAAAABwEAAA8AAAAAAAAAAAAAAAAAUAUAAGRycy9kb3ducmV2LnhtbFBLBQYAAAAABAAEAPMA&#10;AABYBgAAAAA=&#10;">
                <v:shape id="Freeform 2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3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31" name="Freeform 2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8177F6" id="Group 22" o:spid="_x0000_s1026" style="position:absolute;margin-left:0;margin-top:842pt;width:0;height:0;z-index:-25162035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">
                <v:shape id="Freeform 2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9" name="Freeform 2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558D52" id="Group 20" o:spid="_x0000_s1026" style="position:absolute;margin-left:0;margin-top:842pt;width:0;height:0;z-index:-25162137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">
                <v:shape id="Freeform 2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6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7" name="Freeform 1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9EE138" id="Group 18" o:spid="_x0000_s1026" style="position:absolute;margin-left:0;margin-top:842pt;width:0;height:0;z-index:-25162240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+5CJO/UC&#10;AAAkBwAADgAAAAAAAAAAAAAAAAAuAgAAZHJzL2Uyb0RvYy54bWxQSwECLQAUAAYACAAAACEA/dww&#10;O9sAAAAHAQAADwAAAAAAAAAAAAAAAABPBQAAZHJzL2Rvd25yZXYueG1sUEsFBgAAAAAEAAQA8wAA&#10;AFcGAAAAAA==&#10;">
                <v:shape id="Freeform 1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4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5" name="Freeform 1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7CF5B" id="Group 16" o:spid="_x0000_s1026" style="position:absolute;margin-left:0;margin-top:842pt;width:0;height:0;z-index:-25162342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oWqOjfUC&#10;AAAkBwAADgAAAAAAAAAAAAAAAAAuAgAAZHJzL2Uyb0RvYy54bWxQSwECLQAUAAYACAAAACEA/dww&#10;O9sAAAAHAQAADwAAAAAAAAAAAAAAAABPBQAAZHJzL2Rvd25yZXYueG1sUEsFBgAAAAAEAAQA8wAA&#10;AFcGAAAAAA==&#10;">
                <v:shape id="Freeform 1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3" name="Freeform 1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E39EF" id="Group 14" o:spid="_x0000_s1026" style="position:absolute;margin-left:0;margin-top:842pt;width:0;height:0;z-index:-25162444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NeUQHj2&#10;AgAAJAcAAA4AAAAAAAAAAAAAAAAALgIAAGRycy9lMm9Eb2MueG1sUEsBAi0AFAAGAAgAAAAhAP3c&#10;MDvbAAAABwEAAA8AAAAAAAAAAAAAAAAAUAUAAGRycy9kb3ducmV2LnhtbFBLBQYAAAAABAAEAPMA&#10;AABYBgAAAAA=&#10;">
                <v:shape id="Freeform 1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2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21" name="Freeform 13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47E6" id="Group 12" o:spid="_x0000_s1026" style="position:absolute;margin-left:0;margin-top:842pt;width:0;height:0;z-index:-251625472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">
                <v:shape id="Freeform 13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9" name="Freeform 11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586505" id="Group 10" o:spid="_x0000_s1026" style="position:absolute;margin-left:0;margin-top:842pt;width:0;height:0;z-index:-251626496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">
                <v:shape id="Freeform 11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7" name="Freeform 9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72167E" id="Group 8" o:spid="_x0000_s1026" style="position:absolute;margin-left:0;margin-top:842pt;width:0;height:0;z-index:-251627520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">
                <v:shape id="Freeform 9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5" name="Freeform 7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F4616" id="Group 6" o:spid="_x0000_s1026" style="position:absolute;margin-left:0;margin-top:842pt;width:0;height:0;z-index:-251628544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">
                <v:shape id="Freeform 7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1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0"/>
                          <a:chOff x="0" y="16840"/>
                          <a:chExt cx="0" cy="0"/>
                        </a:xfrm>
                      </wpg:grpSpPr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0" y="168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CF0D8" id="Group 4" o:spid="_x0000_s1026" style="position:absolute;margin-left:0;margin-top:842pt;width:0;height:0;z-index:-251629568;mso-position-horizontal-relative:page;mso-position-vertical-relative:page" coordorigin=",168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">
                <v:shape id="Freeform 5" o:spid="_x0000_s1027" style="position:absolute;top:16840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" path="m,l,e" filled="f" strokeweight=".1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</w:p>
    <w:p w:rsidR="00AC2EF0" w:rsidRDefault="00AC2EF0">
      <w:pPr>
        <w:spacing w:line="200" w:lineRule="exact"/>
      </w:pPr>
    </w:p>
    <w:p w:rsidR="00AC2EF0" w:rsidRDefault="007D21C4" w:rsidP="00187507">
      <w:pPr>
        <w:spacing w:before="34" w:line="250" w:lineRule="auto"/>
        <w:ind w:left="110" w:right="297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5080</wp:posOffset>
                </wp:positionV>
                <wp:extent cx="6480175" cy="247015"/>
                <wp:effectExtent l="9525" t="8255" r="6350" b="11430"/>
                <wp:wrapNone/>
                <wp:docPr id="11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0" o:spid="_x0000_s1034" type="#_x0000_t202" style="position:absolute;left:0;text-align:left;margin-left:5.5pt;margin-top:.4pt;width:510.25pt;height:19.4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">
                <v:textbox style="mso-fit-shape-to-text:t"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</w:txbxContent>
                </v:textbox>
              </v:shape>
            </w:pict>
          </mc:Fallback>
        </mc:AlternateContent>
      </w:r>
    </w:p>
    <w:p w:rsidR="00AC2EF0" w:rsidRDefault="00AC2EF0">
      <w:pPr>
        <w:spacing w:line="200" w:lineRule="exact"/>
      </w:pPr>
    </w:p>
    <w:p w:rsidR="00AC2EF0" w:rsidRDefault="00AC2EF0">
      <w:pPr>
        <w:spacing w:before="1" w:line="280" w:lineRule="exact"/>
        <w:rPr>
          <w:sz w:val="28"/>
          <w:szCs w:val="28"/>
        </w:rPr>
      </w:pPr>
    </w:p>
    <w:p w:rsidR="00AC2EF0" w:rsidRDefault="00187507">
      <w:pPr>
        <w:ind w:lef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6. Budget</w:t>
      </w:r>
    </w:p>
    <w:p w:rsidR="00AC2EF0" w:rsidRDefault="00187507">
      <w:pPr>
        <w:spacing w:before="11" w:line="180" w:lineRule="exact"/>
        <w:ind w:left="1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t>Legenda:</w:t>
      </w:r>
    </w:p>
    <w:p w:rsidR="00AC2EF0" w:rsidRDefault="00AC2EF0">
      <w:pPr>
        <w:spacing w:before="9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90"/>
        <w:gridCol w:w="1615"/>
      </w:tblGrid>
      <w:tr w:rsidR="00AC2EF0">
        <w:trPr>
          <w:trHeight w:hRule="exact" w:val="281"/>
        </w:trPr>
        <w:tc>
          <w:tcPr>
            <w:tcW w:w="8590" w:type="dxa"/>
            <w:vMerge w:val="restart"/>
            <w:tcBorders>
              <w:top w:val="single" w:sz="9" w:space="0" w:color="000000"/>
              <w:left w:val="nil"/>
              <w:right w:val="nil"/>
            </w:tcBorders>
            <w:shd w:val="clear" w:color="auto" w:fill="F0F0F0"/>
          </w:tcPr>
          <w:p w:rsidR="00AC2EF0" w:rsidRDefault="0018750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6.1  </w:t>
            </w:r>
            <w:r>
              <w:rPr>
                <w:rFonts w:ascii="Arial" w:eastAsia="Arial" w:hAnsi="Arial" w:cs="Arial"/>
                <w:b/>
                <w:spacing w:val="3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Budget</w:t>
            </w:r>
          </w:p>
        </w:tc>
        <w:tc>
          <w:tcPr>
            <w:tcW w:w="1615" w:type="dxa"/>
            <w:tcBorders>
              <w:top w:val="single" w:sz="9" w:space="0" w:color="000000"/>
              <w:left w:val="nil"/>
              <w:bottom w:val="nil"/>
              <w:right w:val="nil"/>
            </w:tcBorders>
            <w:shd w:val="clear" w:color="auto" w:fill="000000"/>
          </w:tcPr>
          <w:p w:rsidR="00AC2EF0" w:rsidRDefault="00187507">
            <w:pPr>
              <w:spacing w:before="40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TH    </w:t>
            </w:r>
            <w:r>
              <w:rPr>
                <w:rFonts w:ascii="Arial" w:eastAsia="Arial" w:hAnsi="Arial" w:cs="Arial"/>
                <w:color w:val="FFFFFF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R    </w:t>
            </w:r>
            <w:r>
              <w:rPr>
                <w:rFonts w:ascii="Arial" w:eastAsia="Arial" w:hAnsi="Arial" w:cs="Arial"/>
                <w:color w:val="FFFFFF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 xml:space="preserve">TL   </w:t>
            </w:r>
            <w:r>
              <w:rPr>
                <w:rFonts w:ascii="Arial" w:eastAsia="Arial" w:hAnsi="Arial" w:cs="Arial"/>
                <w:color w:val="FFFFFF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6"/>
                <w:szCs w:val="16"/>
              </w:rPr>
              <w:t>NJ</w:t>
            </w:r>
          </w:p>
        </w:tc>
      </w:tr>
      <w:tr w:rsidR="00AC2EF0">
        <w:trPr>
          <w:trHeight w:hRule="exact" w:val="256"/>
        </w:trPr>
        <w:tc>
          <w:tcPr>
            <w:tcW w:w="8590" w:type="dxa"/>
            <w:vMerge/>
            <w:tcBorders>
              <w:left w:val="nil"/>
              <w:bottom w:val="nil"/>
              <w:right w:val="nil"/>
            </w:tcBorders>
            <w:shd w:val="clear" w:color="auto" w:fill="F0F0F0"/>
          </w:tcPr>
          <w:p w:rsidR="00AC2EF0" w:rsidRDefault="00AC2EF0"/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:rsidR="00AC2EF0" w:rsidRDefault="00AC2EF0"/>
        </w:tc>
      </w:tr>
      <w:tr w:rsidR="00AC2EF0">
        <w:trPr>
          <w:trHeight w:hRule="exact" w:val="1300"/>
        </w:trPr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C2EF0" w:rsidRDefault="00187507">
            <w:pPr>
              <w:spacing w:before="1" w:line="250" w:lineRule="auto"/>
              <w:ind w:right="3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Please give your judgement of the budget based on the data supplied in the grant application.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Important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for the judgement of the budget is that usual care covered by Dutch health insurance is not chargeable to the grant. There is a comprehensive overview of the requested budget (in Dutch).</w:t>
            </w:r>
          </w:p>
          <w:p w:rsidR="00AC2EF0" w:rsidRDefault="00AC2EF0">
            <w:pPr>
              <w:spacing w:line="240" w:lineRule="exact"/>
              <w:rPr>
                <w:sz w:val="24"/>
                <w:szCs w:val="24"/>
              </w:rPr>
            </w:pPr>
          </w:p>
          <w:p w:rsidR="00AC2EF0" w:rsidRDefault="0018750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If you are not able to assess the requested budget please type 'No Judgement' in the textbox.</w:t>
            </w:r>
          </w:p>
        </w:tc>
      </w:tr>
    </w:tbl>
    <w:p w:rsidR="00AC2EF0" w:rsidRDefault="007D21C4" w:rsidP="00187507">
      <w:pPr>
        <w:spacing w:line="2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5080</wp:posOffset>
                </wp:positionV>
                <wp:extent cx="6487160" cy="247015"/>
                <wp:effectExtent l="5080" t="6350" r="13335" b="13335"/>
                <wp:wrapNone/>
                <wp:docPr id="10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1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EDE" w:rsidRPr="00F83E05" w:rsidRDefault="00015EDE" w:rsidP="00F83E05">
                            <w:pPr>
                              <w:rPr>
                                <w:rFonts w:ascii="Arial" w:hAnsi="Arial" w:cs="Arial"/>
                                <w:lang w:val="nl-NL"/>
                              </w:rPr>
                            </w:pPr>
                            <w:r w:rsidRPr="00F83E05">
                              <w:rPr>
                                <w:rFonts w:ascii="Arial" w:hAnsi="Arial" w:cs="Arial"/>
                                <w:lang w:val="nl-NL"/>
                              </w:rPr>
                              <w:t>Answer: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1" o:spid="_x0000_s1035" type="#_x0000_t202" style="position:absolute;margin-left:4.95pt;margin-top:.4pt;width:510.8pt;height:19.4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">
                <v:textbox style="mso-fit-shape-to-text:t">
                  <w:txbxContent>
                    <w:p w:rsidR="00015EDE" w:rsidRPr="00F83E05" w:rsidRDefault="00015EDE" w:rsidP="00F83E05">
                      <w:pPr>
                        <w:rPr>
                          <w:rFonts w:ascii="Arial" w:hAnsi="Arial" w:cs="Arial"/>
                          <w:lang w:val="nl-NL"/>
                        </w:rPr>
                      </w:pPr>
                      <w:r w:rsidRPr="00F83E05">
                        <w:rPr>
                          <w:rFonts w:ascii="Arial" w:hAnsi="Arial" w:cs="Arial"/>
                          <w:lang w:val="nl-NL"/>
                        </w:rPr>
                        <w:t>Answer: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nl-NL" w:eastAsia="nl-NL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ge">
                  <wp:posOffset>10338435</wp:posOffset>
                </wp:positionV>
                <wp:extent cx="6480175" cy="0"/>
                <wp:effectExtent l="6350" t="13335" r="9525" b="5715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0"/>
                          <a:chOff x="850" y="16281"/>
                          <a:chExt cx="10205" cy="0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850" y="16281"/>
                            <a:ext cx="10205" cy="0"/>
                          </a:xfrm>
                          <a:custGeom>
                            <a:avLst/>
                            <a:gdLst>
                              <a:gd name="T0" fmla="+- 0 850 850"/>
                              <a:gd name="T1" fmla="*/ T0 w 10205"/>
                              <a:gd name="T2" fmla="+- 0 11055 850"/>
                              <a:gd name="T3" fmla="*/ T2 w 10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5" y="0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9511" id="Group 2" o:spid="_x0000_s1026" style="position:absolute;margin-left:42.5pt;margin-top:814.05pt;width:510.25pt;height:0;z-index:-251614208;mso-position-horizontal-relative:page;mso-position-vertical-relative:page" coordorigin="850,16281" coordsize="102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">
                <v:shape id="Freeform 3" o:spid="_x0000_s1027" style="position:absolute;left:850;top:16281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" path="m,l10205,e" filled="f" strokeweight=".85pt">
                  <v:path arrowok="t" o:connecttype="custom" o:connectlocs="0,0;10205,0" o:connectangles="0,0"/>
                </v:shape>
                <w10:wrap anchorx="page" anchory="page"/>
              </v:group>
            </w:pict>
          </mc:Fallback>
        </mc:AlternateContent>
      </w:r>
    </w:p>
    <w:sectPr w:rsidR="00AC2EF0" w:rsidSect="00AC2EF0">
      <w:type w:val="continuous"/>
      <w:pgSz w:w="11900" w:h="16840"/>
      <w:pgMar w:top="780" w:right="720" w:bottom="0" w:left="7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EDE" w:rsidRDefault="00015EDE" w:rsidP="00AC2EF0">
      <w:r>
        <w:separator/>
      </w:r>
    </w:p>
  </w:endnote>
  <w:endnote w:type="continuationSeparator" w:id="0">
    <w:p w:rsidR="00015EDE" w:rsidRDefault="00015EDE" w:rsidP="00AC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EDE" w:rsidRDefault="007D21C4">
    <w:pPr>
      <w:spacing w:line="20" w:lineRule="exact"/>
      <w:rPr>
        <w:sz w:val="2"/>
        <w:szCs w:val="2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6924040</wp:posOffset>
              </wp:positionH>
              <wp:positionV relativeFrom="page">
                <wp:posOffset>10347325</wp:posOffset>
              </wp:positionV>
              <wp:extent cx="121285" cy="152400"/>
              <wp:effectExtent l="0" t="3175" r="3175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EDE" w:rsidRDefault="002B5B12">
                          <w:pPr>
                            <w:spacing w:line="220" w:lineRule="exact"/>
                            <w:ind w:left="4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fldChar w:fldCharType="begin"/>
                          </w:r>
                          <w:r w:rsidR="00015EDE"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21C4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7" type="#_x0000_t202" style="position:absolute;margin-left:545.2pt;margin-top:814.75pt;width:9.55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" filled="f" stroked="f">
              <v:textbox inset="0,0,0,0">
                <w:txbxContent>
                  <w:p w:rsidR="00015EDE" w:rsidRDefault="002B5B12">
                    <w:pPr>
                      <w:spacing w:line="220" w:lineRule="exact"/>
                      <w:ind w:left="40"/>
                      <w:rPr>
                        <w:rFonts w:ascii="Arial" w:eastAsia="Arial" w:hAnsi="Arial" w:cs="Arial"/>
                      </w:rPr>
                    </w:pPr>
                    <w:r>
                      <w:fldChar w:fldCharType="begin"/>
                    </w:r>
                    <w:r w:rsidR="00015EDE"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D21C4">
                      <w:rPr>
                        <w:rFonts w:ascii="Arial" w:eastAsia="Arial" w:hAnsi="Arial" w:cs="Arial"/>
                        <w:b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EDE" w:rsidRDefault="00015EDE" w:rsidP="00AC2EF0">
      <w:r>
        <w:separator/>
      </w:r>
    </w:p>
  </w:footnote>
  <w:footnote w:type="continuationSeparator" w:id="0">
    <w:p w:rsidR="00015EDE" w:rsidRDefault="00015EDE" w:rsidP="00AC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EDE" w:rsidRDefault="007D21C4">
    <w:pPr>
      <w:spacing w:line="200" w:lineRule="exac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4028440</wp:posOffset>
              </wp:positionH>
              <wp:positionV relativeFrom="page">
                <wp:posOffset>208915</wp:posOffset>
              </wp:positionV>
              <wp:extent cx="3004185" cy="304800"/>
              <wp:effectExtent l="0" t="0" r="0" b="63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418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EDE" w:rsidRPr="006A20BD" w:rsidRDefault="00015EDE">
                          <w:pPr>
                            <w:spacing w:line="220" w:lineRule="exact"/>
                            <w:ind w:right="20"/>
                            <w:jc w:val="right"/>
                            <w:rPr>
                              <w:rFonts w:ascii="Arial" w:eastAsia="Arial" w:hAnsi="Arial" w:cs="Arial"/>
                              <w:lang w:val="nl-NL"/>
                            </w:rPr>
                          </w:pPr>
                          <w:r w:rsidRPr="006A20BD">
                            <w:rPr>
                              <w:rFonts w:ascii="Arial" w:eastAsia="Arial" w:hAnsi="Arial" w:cs="Arial"/>
                              <w:lang w:val="nl-NL"/>
                            </w:rPr>
                            <w:t>Titel</w:t>
                          </w:r>
                        </w:p>
                        <w:p w:rsidR="00015EDE" w:rsidRPr="006A20BD" w:rsidRDefault="00015EDE">
                          <w:pPr>
                            <w:spacing w:before="10"/>
                            <w:ind w:left="-30" w:right="22"/>
                            <w:jc w:val="right"/>
                            <w:rPr>
                              <w:rFonts w:ascii="Arial" w:eastAsia="Arial" w:hAnsi="Arial" w:cs="Arial"/>
                              <w:lang w:val="nl-NL"/>
                            </w:rPr>
                          </w:pPr>
                          <w:r w:rsidRPr="006A20BD">
                            <w:rPr>
                              <w:rFonts w:ascii="Arial" w:eastAsia="Arial" w:hAnsi="Arial" w:cs="Arial"/>
                              <w:lang w:val="nl-NL"/>
                            </w:rPr>
                            <w:t>Dossier nummer / Dossier number: 00-00000-00-000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6" type="#_x0000_t202" style="position:absolute;margin-left:317.2pt;margin-top:16.45pt;width:236.55pt;height:24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" filled="f" stroked="f">
              <v:textbox inset="0,0,0,0">
                <w:txbxContent>
                  <w:p w:rsidR="00015EDE" w:rsidRPr="006A20BD" w:rsidRDefault="00015EDE">
                    <w:pPr>
                      <w:spacing w:line="220" w:lineRule="exact"/>
                      <w:ind w:right="20"/>
                      <w:jc w:val="right"/>
                      <w:rPr>
                        <w:rFonts w:ascii="Arial" w:eastAsia="Arial" w:hAnsi="Arial" w:cs="Arial"/>
                        <w:lang w:val="nl-NL"/>
                      </w:rPr>
                    </w:pPr>
                    <w:r w:rsidRPr="006A20BD">
                      <w:rPr>
                        <w:rFonts w:ascii="Arial" w:eastAsia="Arial" w:hAnsi="Arial" w:cs="Arial"/>
                        <w:lang w:val="nl-NL"/>
                      </w:rPr>
                      <w:t>Titel</w:t>
                    </w:r>
                  </w:p>
                  <w:p w:rsidR="00015EDE" w:rsidRPr="006A20BD" w:rsidRDefault="00015EDE">
                    <w:pPr>
                      <w:spacing w:before="10"/>
                      <w:ind w:left="-30" w:right="22"/>
                      <w:jc w:val="right"/>
                      <w:rPr>
                        <w:rFonts w:ascii="Arial" w:eastAsia="Arial" w:hAnsi="Arial" w:cs="Arial"/>
                        <w:lang w:val="nl-NL"/>
                      </w:rPr>
                    </w:pPr>
                    <w:r w:rsidRPr="006A20BD">
                      <w:rPr>
                        <w:rFonts w:ascii="Arial" w:eastAsia="Arial" w:hAnsi="Arial" w:cs="Arial"/>
                        <w:lang w:val="nl-NL"/>
                      </w:rPr>
                      <w:t>Dossier nummer / Dossier number: 00-00000-00-000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EDE" w:rsidRDefault="007D21C4">
    <w:pPr>
      <w:spacing w:line="200" w:lineRule="exact"/>
    </w:pP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539750</wp:posOffset>
              </wp:positionH>
              <wp:positionV relativeFrom="page">
                <wp:posOffset>513715</wp:posOffset>
              </wp:positionV>
              <wp:extent cx="6480175" cy="0"/>
              <wp:effectExtent l="6350" t="8890" r="9525" b="10160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0"/>
                        <a:chOff x="850" y="809"/>
                        <a:chExt cx="10205" cy="0"/>
                      </a:xfrm>
                    </wpg:grpSpPr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>
                          <a:off x="850" y="809"/>
                          <a:ext cx="10205" cy="0"/>
                        </a:xfrm>
                        <a:custGeom>
                          <a:avLst/>
                          <a:gdLst>
                            <a:gd name="T0" fmla="+- 0 850 850"/>
                            <a:gd name="T1" fmla="*/ T0 w 10205"/>
                            <a:gd name="T2" fmla="+- 0 11055 850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5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391252" id="Group 2" o:spid="_x0000_s1026" style="position:absolute;margin-left:42.5pt;margin-top:40.45pt;width:510.25pt;height:0;z-index:-251658240;mso-position-horizontal-relative:page;mso-position-vertical-relative:page" coordorigin="850,809" coordsize="102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">
              <v:shape id="Freeform 3" o:spid="_x0000_s1027" style="position:absolute;left:850;top:809;width:10205;height:0;visibility:visible;mso-wrap-style:square;v-text-anchor:top" coordsize="102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" path="m,l10205,e" filled="f" strokeweight=".85pt">
                <v:path arrowok="t" o:connecttype="custom" o:connectlocs="0,0;10205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4028440</wp:posOffset>
              </wp:positionH>
              <wp:positionV relativeFrom="page">
                <wp:posOffset>208915</wp:posOffset>
              </wp:positionV>
              <wp:extent cx="3004185" cy="304800"/>
              <wp:effectExtent l="0" t="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418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EDE" w:rsidRPr="006A20BD" w:rsidRDefault="00015EDE">
                          <w:pPr>
                            <w:spacing w:line="220" w:lineRule="exact"/>
                            <w:ind w:right="20"/>
                            <w:jc w:val="right"/>
                            <w:rPr>
                              <w:rFonts w:ascii="Arial" w:eastAsia="Arial" w:hAnsi="Arial" w:cs="Arial"/>
                              <w:lang w:val="nl-NL"/>
                            </w:rPr>
                          </w:pPr>
                          <w:r w:rsidRPr="006A20BD">
                            <w:rPr>
                              <w:rFonts w:ascii="Arial" w:eastAsia="Arial" w:hAnsi="Arial" w:cs="Arial"/>
                              <w:lang w:val="nl-NL"/>
                            </w:rPr>
                            <w:t>Titel</w:t>
                          </w:r>
                        </w:p>
                        <w:p w:rsidR="00015EDE" w:rsidRPr="006A20BD" w:rsidRDefault="00015EDE">
                          <w:pPr>
                            <w:spacing w:before="10"/>
                            <w:ind w:left="-30" w:right="22"/>
                            <w:jc w:val="right"/>
                            <w:rPr>
                              <w:rFonts w:ascii="Arial" w:eastAsia="Arial" w:hAnsi="Arial" w:cs="Arial"/>
                              <w:lang w:val="nl-NL"/>
                            </w:rPr>
                          </w:pPr>
                          <w:r w:rsidRPr="006A20BD">
                            <w:rPr>
                              <w:rFonts w:ascii="Arial" w:eastAsia="Arial" w:hAnsi="Arial" w:cs="Arial"/>
                              <w:lang w:val="nl-NL"/>
                            </w:rPr>
                            <w:t>Dossier nummer / Dossier number: 00-00000-00-000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17.2pt;margin-top:16.45pt;width:236.55pt;height:2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" filled="f" stroked="f">
              <v:textbox inset="0,0,0,0">
                <w:txbxContent>
                  <w:p w:rsidR="00015EDE" w:rsidRPr="006A20BD" w:rsidRDefault="00015EDE">
                    <w:pPr>
                      <w:spacing w:line="220" w:lineRule="exact"/>
                      <w:ind w:right="20"/>
                      <w:jc w:val="right"/>
                      <w:rPr>
                        <w:rFonts w:ascii="Arial" w:eastAsia="Arial" w:hAnsi="Arial" w:cs="Arial"/>
                        <w:lang w:val="nl-NL"/>
                      </w:rPr>
                    </w:pPr>
                    <w:r w:rsidRPr="006A20BD">
                      <w:rPr>
                        <w:rFonts w:ascii="Arial" w:eastAsia="Arial" w:hAnsi="Arial" w:cs="Arial"/>
                        <w:lang w:val="nl-NL"/>
                      </w:rPr>
                      <w:t>Titel</w:t>
                    </w:r>
                  </w:p>
                  <w:p w:rsidR="00015EDE" w:rsidRPr="006A20BD" w:rsidRDefault="00015EDE">
                    <w:pPr>
                      <w:spacing w:before="10"/>
                      <w:ind w:left="-30" w:right="22"/>
                      <w:jc w:val="right"/>
                      <w:rPr>
                        <w:rFonts w:ascii="Arial" w:eastAsia="Arial" w:hAnsi="Arial" w:cs="Arial"/>
                        <w:lang w:val="nl-NL"/>
                      </w:rPr>
                    </w:pPr>
                    <w:r w:rsidRPr="006A20BD">
                      <w:rPr>
                        <w:rFonts w:ascii="Arial" w:eastAsia="Arial" w:hAnsi="Arial" w:cs="Arial"/>
                        <w:lang w:val="nl-NL"/>
                      </w:rPr>
                      <w:t>Dossier nummer / Dossier number: 00-00000-00-000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A38D8"/>
    <w:multiLevelType w:val="hybridMultilevel"/>
    <w:tmpl w:val="416649F2"/>
    <w:lvl w:ilvl="0" w:tplc="38C2BAD0">
      <w:start w:val="2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3117288"/>
    <w:multiLevelType w:val="hybridMultilevel"/>
    <w:tmpl w:val="5852C0DE"/>
    <w:lvl w:ilvl="0" w:tplc="38C2BAD0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" w15:restartNumberingAfterBreak="0">
    <w:nsid w:val="5ED84FF3"/>
    <w:multiLevelType w:val="multilevel"/>
    <w:tmpl w:val="BB60D7EA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F70440A"/>
    <w:multiLevelType w:val="hybridMultilevel"/>
    <w:tmpl w:val="FFE80EB6"/>
    <w:lvl w:ilvl="0" w:tplc="0413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F0"/>
    <w:rsid w:val="00012B94"/>
    <w:rsid w:val="00015EDE"/>
    <w:rsid w:val="00082FB6"/>
    <w:rsid w:val="000B2D5D"/>
    <w:rsid w:val="000F5E28"/>
    <w:rsid w:val="00100D0B"/>
    <w:rsid w:val="00187507"/>
    <w:rsid w:val="001E5CBF"/>
    <w:rsid w:val="00214776"/>
    <w:rsid w:val="002A201A"/>
    <w:rsid w:val="002B5B12"/>
    <w:rsid w:val="002C5349"/>
    <w:rsid w:val="0030469C"/>
    <w:rsid w:val="00562626"/>
    <w:rsid w:val="006524C6"/>
    <w:rsid w:val="00654431"/>
    <w:rsid w:val="00662241"/>
    <w:rsid w:val="00671ACE"/>
    <w:rsid w:val="006A20BD"/>
    <w:rsid w:val="007C2B1D"/>
    <w:rsid w:val="007D21C4"/>
    <w:rsid w:val="008135E1"/>
    <w:rsid w:val="008171CC"/>
    <w:rsid w:val="00841563"/>
    <w:rsid w:val="008A4F86"/>
    <w:rsid w:val="008B0CD4"/>
    <w:rsid w:val="00941848"/>
    <w:rsid w:val="00962905"/>
    <w:rsid w:val="00966F8C"/>
    <w:rsid w:val="009E2129"/>
    <w:rsid w:val="00A01885"/>
    <w:rsid w:val="00A1645A"/>
    <w:rsid w:val="00A23DEF"/>
    <w:rsid w:val="00AC2EF0"/>
    <w:rsid w:val="00AE1231"/>
    <w:rsid w:val="00B250FF"/>
    <w:rsid w:val="00B36ED2"/>
    <w:rsid w:val="00B416F0"/>
    <w:rsid w:val="00BC5E12"/>
    <w:rsid w:val="00C06BE3"/>
    <w:rsid w:val="00C342A5"/>
    <w:rsid w:val="00CC331F"/>
    <w:rsid w:val="00D22ED8"/>
    <w:rsid w:val="00D86199"/>
    <w:rsid w:val="00DC18E6"/>
    <w:rsid w:val="00E519F5"/>
    <w:rsid w:val="00E52856"/>
    <w:rsid w:val="00EB42A5"/>
    <w:rsid w:val="00F35C91"/>
    <w:rsid w:val="00F8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3"/>
    <o:shapelayout v:ext="edit">
      <o:idmap v:ext="edit" data="2"/>
    </o:shapelayout>
  </w:shapeDefaults>
  <w:decimalSymbol w:val=","/>
  <w:listSeparator w:val=";"/>
  <w15:docId w15:val="{E2E09722-79CF-4336-970D-CE359231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B3490"/>
  </w:style>
  <w:style w:type="paragraph" w:styleId="Kop1">
    <w:name w:val="heading 1"/>
    <w:basedOn w:val="Standaard"/>
    <w:next w:val="Standaard"/>
    <w:link w:val="Kop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1B3490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A20B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20BD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23DEF"/>
    <w:pPr>
      <w:ind w:left="720"/>
      <w:contextualSpacing/>
    </w:pPr>
  </w:style>
  <w:style w:type="paragraph" w:styleId="Geenafstand">
    <w:name w:val="No Spacing"/>
    <w:uiPriority w:val="1"/>
    <w:qFormat/>
    <w:rsid w:val="007C2B1D"/>
  </w:style>
  <w:style w:type="character" w:styleId="Verwijzingopmerking">
    <w:name w:val="annotation reference"/>
    <w:basedOn w:val="Standaardalinea-lettertype"/>
    <w:uiPriority w:val="99"/>
    <w:semiHidden/>
    <w:unhideWhenUsed/>
    <w:rsid w:val="002A20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A201A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A201A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A20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A2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2F3D0835</Template>
  <TotalTime>0</TotalTime>
  <Pages>5</Pages>
  <Words>900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Marjolein ten Wolde</dc:creator>
  <cp:lastModifiedBy>Frietjhof Croon</cp:lastModifiedBy>
  <cp:revision>2</cp:revision>
  <cp:lastPrinted>2015-02-12T10:27:00Z</cp:lastPrinted>
  <dcterms:created xsi:type="dcterms:W3CDTF">2016-11-02T11:08:00Z</dcterms:created>
  <dcterms:modified xsi:type="dcterms:W3CDTF">2016-11-02T11:08:00Z</dcterms:modified>
</cp:coreProperties>
</file>